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537"/>
      </w:tblGrid>
      <w:tr w:rsidR="005D72B5" w:rsidRPr="005D72B5" w:rsidTr="004176C7">
        <w:trPr>
          <w:trHeight w:val="3680"/>
        </w:trPr>
        <w:tc>
          <w:tcPr>
            <w:tcW w:w="8537" w:type="dxa"/>
          </w:tcPr>
          <w:p w:rsidR="005D72B5" w:rsidRPr="005D72B5" w:rsidRDefault="005D72B5" w:rsidP="004176C7">
            <w:pPr>
              <w:pStyle w:val="Corpodetexto2"/>
              <w:spacing w:before="600"/>
              <w:jc w:val="left"/>
              <w:rPr>
                <w:rFonts w:ascii="Times New Roman" w:hAnsi="Times New Roman"/>
                <w:b/>
                <w:sz w:val="56"/>
                <w:szCs w:val="60"/>
              </w:rPr>
            </w:pPr>
            <w:r w:rsidRPr="005D72B5">
              <w:rPr>
                <w:rFonts w:ascii="Times New Roman" w:hAnsi="Times New Roman"/>
                <w:b/>
                <w:sz w:val="56"/>
                <w:szCs w:val="60"/>
              </w:rPr>
              <w:t>Plano de Trabalho Docente – 201</w:t>
            </w:r>
            <w:r w:rsidR="00502990">
              <w:rPr>
                <w:rFonts w:ascii="Times New Roman" w:hAnsi="Times New Roman"/>
                <w:b/>
                <w:sz w:val="56"/>
                <w:szCs w:val="60"/>
              </w:rPr>
              <w:t>1</w:t>
            </w:r>
          </w:p>
          <w:p w:rsidR="005D72B5" w:rsidRPr="005D72B5" w:rsidRDefault="00576BE4" w:rsidP="004176C7">
            <w:pPr>
              <w:jc w:val="right"/>
              <w:rPr>
                <w:rFonts w:ascii="Times New Roman" w:hAnsi="Times New Roman" w:cs="Times New Roman"/>
                <w:sz w:val="64"/>
              </w:rPr>
            </w:pPr>
            <w:r>
              <w:rPr>
                <w:rFonts w:ascii="Times New Roman" w:hAnsi="Times New Roman" w:cs="Times New Roman"/>
                <w:noProof/>
                <w:sz w:val="64"/>
                <w:lang w:eastAsia="pt-BR"/>
              </w:rPr>
              <mc:AlternateContent>
                <mc:Choice Requires="wps">
                  <w:drawing>
                    <wp:inline distT="0" distB="0" distL="0" distR="0">
                      <wp:extent cx="4000500" cy="0"/>
                      <wp:effectExtent l="38100" t="40005" r="38100" b="45720"/>
                      <wp:docPr id="1" name="Lin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000500" cy="0"/>
                              </a:xfrm>
                              <a:prstGeom prst="line">
                                <a:avLst/>
                              </a:prstGeom>
                              <a:noFill/>
                              <a:ln w="762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line id="Line 4" o:spid="_x0000_s1026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31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" strokeweight="6pt">
                      <w10:anchorlock/>
                    </v:line>
                  </w:pict>
                </mc:Fallback>
              </mc:AlternateContent>
            </w:r>
          </w:p>
          <w:p w:rsidR="005D72B5" w:rsidRPr="005D72B5" w:rsidRDefault="005D72B5" w:rsidP="004176C7">
            <w:pPr>
              <w:spacing w:before="600"/>
              <w:jc w:val="right"/>
              <w:rPr>
                <w:rFonts w:ascii="Times New Roman" w:hAnsi="Times New Roman" w:cs="Times New Roman"/>
                <w:b/>
                <w:sz w:val="72"/>
              </w:rPr>
            </w:pPr>
            <w:r w:rsidRPr="005D72B5">
              <w:rPr>
                <w:rFonts w:ascii="Times New Roman" w:hAnsi="Times New Roman" w:cs="Times New Roman"/>
                <w:b/>
                <w:sz w:val="72"/>
              </w:rPr>
              <w:t>Ensino Técnico</w:t>
            </w:r>
          </w:p>
          <w:p w:rsidR="005D72B5" w:rsidRPr="005D72B5" w:rsidRDefault="005D72B5" w:rsidP="004176C7">
            <w:pPr>
              <w:pStyle w:val="Cabealho"/>
              <w:rPr>
                <w:rFonts w:ascii="Times New Roman" w:hAnsi="Times New Roman" w:cs="Times New Roman"/>
              </w:rPr>
            </w:pPr>
          </w:p>
        </w:tc>
      </w:tr>
    </w:tbl>
    <w:p w:rsidR="005D72B5" w:rsidRDefault="005D72B5" w:rsidP="0088290F">
      <w:pPr>
        <w:pStyle w:val="TextoNormal"/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00"/>
        <w:gridCol w:w="720"/>
        <w:gridCol w:w="4140"/>
        <w:gridCol w:w="1845"/>
      </w:tblGrid>
      <w:tr w:rsidR="005D72B5" w:rsidRPr="0088290F" w:rsidTr="004176C7">
        <w:trPr>
          <w:trHeight w:val="529"/>
        </w:trPr>
        <w:tc>
          <w:tcPr>
            <w:tcW w:w="8505" w:type="dxa"/>
            <w:gridSpan w:val="4"/>
            <w:vAlign w:val="center"/>
          </w:tcPr>
          <w:p w:rsidR="005D72B5" w:rsidRPr="0088290F" w:rsidRDefault="005D72B5" w:rsidP="0088290F">
            <w:pPr>
              <w:pStyle w:val="TextoNormal"/>
            </w:pPr>
            <w:r w:rsidRPr="0088290F">
              <w:t>ETEC São José do Rio Pardo</w:t>
            </w:r>
          </w:p>
        </w:tc>
      </w:tr>
      <w:tr w:rsidR="005D72B5" w:rsidTr="004176C7">
        <w:trPr>
          <w:trHeight w:val="703"/>
        </w:trPr>
        <w:tc>
          <w:tcPr>
            <w:tcW w:w="1800" w:type="dxa"/>
            <w:vAlign w:val="center"/>
          </w:tcPr>
          <w:p w:rsidR="005D72B5" w:rsidRDefault="005D72B5" w:rsidP="0088290F">
            <w:pPr>
              <w:pStyle w:val="TextoNormal"/>
            </w:pPr>
            <w:r>
              <w:t>Código: 150</w:t>
            </w:r>
          </w:p>
        </w:tc>
        <w:tc>
          <w:tcPr>
            <w:tcW w:w="6705" w:type="dxa"/>
            <w:gridSpan w:val="3"/>
            <w:vAlign w:val="center"/>
          </w:tcPr>
          <w:p w:rsidR="005D72B5" w:rsidRDefault="005D72B5" w:rsidP="0088290F">
            <w:pPr>
              <w:pStyle w:val="TextoNormal"/>
            </w:pPr>
            <w:r>
              <w:t>Município: São José do Rio Pardo</w:t>
            </w:r>
          </w:p>
        </w:tc>
      </w:tr>
      <w:tr w:rsidR="005D72B5" w:rsidTr="004176C7">
        <w:trPr>
          <w:trHeight w:val="515"/>
        </w:trPr>
        <w:tc>
          <w:tcPr>
            <w:tcW w:w="8505" w:type="dxa"/>
            <w:gridSpan w:val="4"/>
            <w:vAlign w:val="center"/>
          </w:tcPr>
          <w:p w:rsidR="005D72B5" w:rsidRDefault="005D72B5" w:rsidP="0088290F">
            <w:pPr>
              <w:pStyle w:val="TextoNormal"/>
            </w:pPr>
            <w:r>
              <w:t>Eixo Tecnológico: Informática e Comunicação</w:t>
            </w:r>
          </w:p>
        </w:tc>
      </w:tr>
      <w:tr w:rsidR="005D72B5" w:rsidTr="004176C7">
        <w:trPr>
          <w:trHeight w:val="537"/>
        </w:trPr>
        <w:tc>
          <w:tcPr>
            <w:tcW w:w="8505" w:type="dxa"/>
            <w:gridSpan w:val="4"/>
            <w:vAlign w:val="center"/>
          </w:tcPr>
          <w:p w:rsidR="005D72B5" w:rsidRDefault="005D72B5" w:rsidP="0088290F">
            <w:pPr>
              <w:pStyle w:val="TextoNormal"/>
            </w:pPr>
            <w:r>
              <w:t>Habilitação Profissional: Técnico em Informática para Internet</w:t>
            </w:r>
          </w:p>
        </w:tc>
      </w:tr>
      <w:tr w:rsidR="005D72B5" w:rsidTr="004176C7">
        <w:trPr>
          <w:trHeight w:val="545"/>
        </w:trPr>
        <w:tc>
          <w:tcPr>
            <w:tcW w:w="6660" w:type="dxa"/>
            <w:gridSpan w:val="3"/>
            <w:vAlign w:val="center"/>
          </w:tcPr>
          <w:p w:rsidR="005D72B5" w:rsidRDefault="005D72B5" w:rsidP="00A21F33">
            <w:pPr>
              <w:pStyle w:val="TextoNormal"/>
            </w:pPr>
            <w:r>
              <w:t xml:space="preserve">Qualificação: </w:t>
            </w:r>
            <w:r w:rsidR="00A21F33">
              <w:t>Técnico em</w:t>
            </w:r>
            <w:r>
              <w:t xml:space="preserve"> Informática para Internet</w:t>
            </w:r>
          </w:p>
        </w:tc>
        <w:tc>
          <w:tcPr>
            <w:tcW w:w="1845" w:type="dxa"/>
            <w:vAlign w:val="center"/>
          </w:tcPr>
          <w:p w:rsidR="005D72B5" w:rsidRDefault="005D72B5" w:rsidP="0088290F">
            <w:pPr>
              <w:pStyle w:val="TextoNormal"/>
            </w:pPr>
            <w:r>
              <w:t>Módulo: I</w:t>
            </w:r>
            <w:r w:rsidR="00502990">
              <w:t>II</w:t>
            </w:r>
          </w:p>
        </w:tc>
      </w:tr>
      <w:tr w:rsidR="005D72B5" w:rsidTr="004176C7">
        <w:trPr>
          <w:trHeight w:val="511"/>
        </w:trPr>
        <w:tc>
          <w:tcPr>
            <w:tcW w:w="8505" w:type="dxa"/>
            <w:gridSpan w:val="4"/>
            <w:vAlign w:val="center"/>
          </w:tcPr>
          <w:p w:rsidR="005D72B5" w:rsidRDefault="00576BE4" w:rsidP="0088290F">
            <w:pPr>
              <w:pStyle w:val="ComponenteCurricular"/>
            </w:pPr>
            <w:r>
              <w:t>Componente Curricular: Programação para Internet</w:t>
            </w:r>
          </w:p>
        </w:tc>
      </w:tr>
      <w:tr w:rsidR="005D72B5" w:rsidTr="004176C7">
        <w:trPr>
          <w:trHeight w:val="533"/>
        </w:trPr>
        <w:tc>
          <w:tcPr>
            <w:tcW w:w="2520" w:type="dxa"/>
            <w:gridSpan w:val="2"/>
            <w:vAlign w:val="center"/>
          </w:tcPr>
          <w:p w:rsidR="005D72B5" w:rsidRPr="00370CC5" w:rsidRDefault="005D72B5" w:rsidP="0088290F">
            <w:pPr>
              <w:pStyle w:val="TextoNormal"/>
            </w:pPr>
            <w:r w:rsidRPr="00370CC5">
              <w:t>C.H. Semanal: 2,5</w:t>
            </w:r>
          </w:p>
        </w:tc>
        <w:tc>
          <w:tcPr>
            <w:tcW w:w="5985" w:type="dxa"/>
            <w:gridSpan w:val="2"/>
            <w:vAlign w:val="center"/>
          </w:tcPr>
          <w:p w:rsidR="005D72B5" w:rsidRPr="00370CC5" w:rsidRDefault="005D72B5" w:rsidP="00576BE4">
            <w:pPr>
              <w:pStyle w:val="TextoNormal"/>
              <w:tabs>
                <w:tab w:val="left" w:pos="2230"/>
              </w:tabs>
              <w:jc w:val="left"/>
            </w:pPr>
            <w:proofErr w:type="gramStart"/>
            <w:r w:rsidRPr="00370CC5">
              <w:t>Professor(</w:t>
            </w:r>
            <w:proofErr w:type="gramEnd"/>
            <w:r w:rsidRPr="00370CC5">
              <w:t xml:space="preserve">es): </w:t>
            </w:r>
            <w:r w:rsidRPr="00370CC5">
              <w:tab/>
            </w:r>
            <w:r w:rsidR="00576BE4">
              <w:t>Aldy Salvino de Oliveira</w:t>
            </w:r>
            <w:r w:rsidR="00576BE4">
              <w:br/>
            </w:r>
            <w:r w:rsidR="00576BE4">
              <w:tab/>
              <w:t>Luis Fernando Alves da Silva</w:t>
            </w:r>
          </w:p>
        </w:tc>
      </w:tr>
    </w:tbl>
    <w:p w:rsidR="005D72B5" w:rsidRDefault="005D72B5" w:rsidP="0088290F">
      <w:pPr>
        <w:pStyle w:val="TextoNormal"/>
      </w:pPr>
    </w:p>
    <w:p w:rsidR="005D72B5" w:rsidRDefault="005D72B5" w:rsidP="0088290F">
      <w:pPr>
        <w:pStyle w:val="TextoNormal"/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05"/>
      </w:tblGrid>
      <w:tr w:rsidR="005D72B5" w:rsidRPr="005D72B5" w:rsidTr="008C0AC6">
        <w:trPr>
          <w:trHeight w:val="850"/>
        </w:trPr>
        <w:tc>
          <w:tcPr>
            <w:tcW w:w="8505" w:type="dxa"/>
          </w:tcPr>
          <w:p w:rsidR="005D72B5" w:rsidRPr="005D72B5" w:rsidRDefault="005D72B5" w:rsidP="008C0AC6">
            <w:pPr>
              <w:pStyle w:val="Tabela1Pag"/>
            </w:pPr>
            <w:r w:rsidRPr="005D72B5">
              <w:t>I – Atribuições e atividades profissionais relativas à qualificação ou à habilitação profissional, que justificam o desenvolvimento das competências previstas nesse componente curricular</w:t>
            </w:r>
            <w:proofErr w:type="gramStart"/>
            <w:r w:rsidRPr="00572234">
              <w:rPr>
                <w:rStyle w:val="Refdenotaderodap"/>
              </w:rPr>
              <w:footnoteReference w:id="1"/>
            </w:r>
            <w:proofErr w:type="gramEnd"/>
          </w:p>
        </w:tc>
      </w:tr>
      <w:tr w:rsidR="005D72B5" w:rsidRPr="0088290F" w:rsidTr="008C0AC6">
        <w:trPr>
          <w:trHeight w:val="2835"/>
        </w:trPr>
        <w:tc>
          <w:tcPr>
            <w:tcW w:w="8505" w:type="dxa"/>
          </w:tcPr>
          <w:p w:rsidR="003C163F" w:rsidRDefault="003C163F" w:rsidP="003C163F">
            <w:pPr>
              <w:pStyle w:val="CorpoTab1"/>
              <w:numPr>
                <w:ilvl w:val="0"/>
                <w:numId w:val="0"/>
              </w:numPr>
              <w:ind w:left="284" w:hanging="284"/>
            </w:pPr>
            <w:r w:rsidRPr="003C163F">
              <w:rPr>
                <w:u w:val="single"/>
              </w:rPr>
              <w:t>Atribuições</w:t>
            </w:r>
          </w:p>
          <w:p w:rsidR="003C163F" w:rsidRDefault="003C163F" w:rsidP="003C163F">
            <w:pPr>
              <w:pStyle w:val="CorpoTab1"/>
            </w:pPr>
            <w:r>
              <w:t>Instalar, codificar, compilar e documentar websites e sistemas de informação para Internet.</w:t>
            </w:r>
          </w:p>
          <w:p w:rsidR="003C163F" w:rsidRDefault="003C163F" w:rsidP="003C163F">
            <w:pPr>
              <w:pStyle w:val="CorpoTab1"/>
            </w:pPr>
            <w:proofErr w:type="gramStart"/>
            <w:r>
              <w:t>Implementar</w:t>
            </w:r>
            <w:proofErr w:type="gramEnd"/>
            <w:r>
              <w:t>, estruturar e operar aplicativos em bancos de dados</w:t>
            </w:r>
          </w:p>
          <w:p w:rsidR="003C163F" w:rsidRDefault="003C163F" w:rsidP="003C163F">
            <w:pPr>
              <w:pStyle w:val="CorpoTab1"/>
              <w:numPr>
                <w:ilvl w:val="0"/>
                <w:numId w:val="0"/>
              </w:numPr>
            </w:pPr>
            <w:r w:rsidRPr="003C163F">
              <w:rPr>
                <w:u w:val="single"/>
              </w:rPr>
              <w:t>Atividades</w:t>
            </w:r>
          </w:p>
          <w:p w:rsidR="003C163F" w:rsidRDefault="003C163F" w:rsidP="003C163F">
            <w:pPr>
              <w:pStyle w:val="CorpoTab1"/>
            </w:pPr>
            <w:r>
              <w:t>Aplicar critérios de navegação em sistemas e aplicações.</w:t>
            </w:r>
          </w:p>
          <w:p w:rsidR="003C163F" w:rsidRDefault="003C163F" w:rsidP="003C163F">
            <w:pPr>
              <w:pStyle w:val="CorpoTab1"/>
            </w:pPr>
            <w:r>
              <w:t xml:space="preserve">Instalar programas e websites. </w:t>
            </w:r>
            <w:proofErr w:type="gramStart"/>
            <w:r>
              <w:t>orientados</w:t>
            </w:r>
            <w:proofErr w:type="gramEnd"/>
            <w:r>
              <w:t xml:space="preserve"> a objetos.</w:t>
            </w:r>
          </w:p>
          <w:p w:rsidR="003C163F" w:rsidRPr="0088290F" w:rsidRDefault="003C163F" w:rsidP="003C163F">
            <w:pPr>
              <w:pStyle w:val="CorpoTab1"/>
            </w:pPr>
            <w:r>
              <w:t>Homologar sistemas e websites junto a clientes.</w:t>
            </w:r>
          </w:p>
        </w:tc>
      </w:tr>
    </w:tbl>
    <w:p w:rsidR="005D72B5" w:rsidRDefault="005D72B5" w:rsidP="0088290F">
      <w:pPr>
        <w:pStyle w:val="TextoNormal"/>
        <w:sectPr w:rsidR="005D72B5" w:rsidSect="00CE7DC6">
          <w:footerReference w:type="default" r:id="rId9"/>
          <w:pgSz w:w="11906" w:h="16838" w:code="9"/>
          <w:pgMar w:top="1701" w:right="1701" w:bottom="1701" w:left="1701" w:header="851" w:footer="851" w:gutter="0"/>
          <w:pgNumType w:start="23"/>
          <w:cols w:space="708"/>
          <w:docGrid w:linePitch="360"/>
        </w:sectPr>
      </w:pPr>
    </w:p>
    <w:p w:rsidR="0088290F" w:rsidRPr="00066B12" w:rsidRDefault="0088290F" w:rsidP="008C0AC6">
      <w:pPr>
        <w:pStyle w:val="Tabela1Pag"/>
      </w:pPr>
      <w:r w:rsidRPr="00066B12">
        <w:lastRenderedPageBreak/>
        <w:t xml:space="preserve">II – Competências, Habilidades e Bases Tecnológicas do Componente </w:t>
      </w:r>
      <w:proofErr w:type="gramStart"/>
      <w:r w:rsidRPr="00066B12">
        <w:t>Curricular</w:t>
      </w:r>
      <w:proofErr w:type="gramEnd"/>
    </w:p>
    <w:p w:rsidR="0088290F" w:rsidRPr="007C282D" w:rsidRDefault="0088290F" w:rsidP="004E7A36">
      <w:pPr>
        <w:pStyle w:val="Disciplina"/>
      </w:pPr>
      <w:r w:rsidRPr="007C282D">
        <w:t xml:space="preserve">Disciplina: </w:t>
      </w:r>
      <w:r w:rsidR="003C163F" w:rsidRPr="003C163F">
        <w:t>PROGRAMAÇÃO PARA INTERNET</w:t>
      </w:r>
      <w:r>
        <w:tab/>
        <w:t>Mó</w:t>
      </w:r>
      <w:r w:rsidRPr="007C282D">
        <w:t xml:space="preserve">dulo: </w:t>
      </w:r>
      <w:r>
        <w:t>I</w:t>
      </w:r>
      <w:r w:rsidR="00502990">
        <w:t>II</w:t>
      </w:r>
    </w:p>
    <w:tbl>
      <w:tblPr>
        <w:tblW w:w="1343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79"/>
        <w:gridCol w:w="4479"/>
        <w:gridCol w:w="4479"/>
      </w:tblGrid>
      <w:tr w:rsidR="0088290F" w:rsidRPr="007B3604" w:rsidTr="0088290F">
        <w:trPr>
          <w:trHeight w:val="567"/>
        </w:trPr>
        <w:tc>
          <w:tcPr>
            <w:tcW w:w="4479" w:type="dxa"/>
            <w:vAlign w:val="center"/>
          </w:tcPr>
          <w:p w:rsidR="0088290F" w:rsidRPr="007B3604" w:rsidRDefault="0088290F" w:rsidP="008C0AC6">
            <w:pPr>
              <w:pStyle w:val="Tabela2"/>
            </w:pPr>
            <w:r w:rsidRPr="007B3604">
              <w:t>Competências</w:t>
            </w:r>
          </w:p>
        </w:tc>
        <w:tc>
          <w:tcPr>
            <w:tcW w:w="4479" w:type="dxa"/>
            <w:vAlign w:val="center"/>
          </w:tcPr>
          <w:p w:rsidR="0088290F" w:rsidRPr="007B3604" w:rsidRDefault="0088290F" w:rsidP="008C0AC6">
            <w:pPr>
              <w:pStyle w:val="Tabela2"/>
            </w:pPr>
            <w:r w:rsidRPr="007B3604">
              <w:t>Habilidades</w:t>
            </w:r>
          </w:p>
        </w:tc>
        <w:tc>
          <w:tcPr>
            <w:tcW w:w="4479" w:type="dxa"/>
            <w:vAlign w:val="center"/>
          </w:tcPr>
          <w:p w:rsidR="0088290F" w:rsidRPr="007B3604" w:rsidRDefault="0088290F" w:rsidP="008C0AC6">
            <w:pPr>
              <w:pStyle w:val="Tabela2"/>
            </w:pPr>
            <w:r w:rsidRPr="007B3604">
              <w:t>Bases Tecnológicas</w:t>
            </w:r>
          </w:p>
        </w:tc>
      </w:tr>
      <w:tr w:rsidR="00576BE4" w:rsidRPr="00FB5E8E" w:rsidTr="00576BE4">
        <w:trPr>
          <w:trHeight w:val="3023"/>
        </w:trPr>
        <w:tc>
          <w:tcPr>
            <w:tcW w:w="4479" w:type="dxa"/>
          </w:tcPr>
          <w:p w:rsidR="00576BE4" w:rsidRPr="00576BE4" w:rsidRDefault="00576BE4" w:rsidP="00576BE4">
            <w:pPr>
              <w:pStyle w:val="CorpoTab2"/>
            </w:pPr>
            <w:proofErr w:type="gramStart"/>
            <w:r w:rsidRPr="00576BE4">
              <w:t>1</w:t>
            </w:r>
            <w:proofErr w:type="gramEnd"/>
            <w:r w:rsidRPr="00576BE4">
              <w:t>) Interpretar a orientação a objetos e sua aplicação em programação.</w:t>
            </w:r>
          </w:p>
          <w:p w:rsidR="00576BE4" w:rsidRPr="00576BE4" w:rsidRDefault="00576BE4" w:rsidP="00576BE4">
            <w:pPr>
              <w:pStyle w:val="CorpoTab2"/>
            </w:pPr>
            <w:proofErr w:type="gramStart"/>
            <w:r w:rsidRPr="00576BE4">
              <w:t>2</w:t>
            </w:r>
            <w:proofErr w:type="gramEnd"/>
            <w:r w:rsidRPr="00576BE4">
              <w:t>) Integrar sistemas.</w:t>
            </w:r>
          </w:p>
        </w:tc>
        <w:tc>
          <w:tcPr>
            <w:tcW w:w="4479" w:type="dxa"/>
          </w:tcPr>
          <w:p w:rsidR="00576BE4" w:rsidRPr="00576BE4" w:rsidRDefault="00576BE4" w:rsidP="00576BE4">
            <w:pPr>
              <w:pStyle w:val="CorpoTab2"/>
            </w:pPr>
            <w:proofErr w:type="gramStart"/>
            <w:r w:rsidRPr="00576BE4">
              <w:t>1</w:t>
            </w:r>
            <w:proofErr w:type="gramEnd"/>
            <w:r w:rsidRPr="00576BE4">
              <w:t>) Utilizar estruturas de dados na resolução de problemas computacionais.</w:t>
            </w:r>
          </w:p>
          <w:p w:rsidR="00576BE4" w:rsidRPr="00576BE4" w:rsidRDefault="00576BE4" w:rsidP="00576BE4">
            <w:pPr>
              <w:pStyle w:val="CorpoTab2"/>
            </w:pPr>
            <w:proofErr w:type="gramStart"/>
            <w:r w:rsidRPr="00576BE4">
              <w:t>2</w:t>
            </w:r>
            <w:proofErr w:type="gramEnd"/>
            <w:r w:rsidRPr="00576BE4">
              <w:t>) Utilizar modelos, pseudocódigos e ferramentas na representação da solução de problemas.</w:t>
            </w:r>
          </w:p>
          <w:p w:rsidR="00576BE4" w:rsidRPr="00576BE4" w:rsidRDefault="00576BE4" w:rsidP="00576BE4">
            <w:pPr>
              <w:pStyle w:val="CorpoTab2"/>
            </w:pPr>
            <w:proofErr w:type="gramStart"/>
            <w:r w:rsidRPr="00576BE4">
              <w:t>3</w:t>
            </w:r>
            <w:proofErr w:type="gramEnd"/>
            <w:r w:rsidRPr="00576BE4">
              <w:t>) Executar procedimentos de testes de programas.</w:t>
            </w:r>
          </w:p>
          <w:p w:rsidR="00576BE4" w:rsidRPr="00576BE4" w:rsidRDefault="00576BE4" w:rsidP="00576BE4">
            <w:pPr>
              <w:pStyle w:val="CorpoTab2"/>
            </w:pPr>
            <w:proofErr w:type="gramStart"/>
            <w:r w:rsidRPr="00576BE4">
              <w:t>4</w:t>
            </w:r>
            <w:proofErr w:type="gramEnd"/>
            <w:r w:rsidRPr="00576BE4">
              <w:t xml:space="preserve">) Redigir instruções de uso dos programas implementados.  </w:t>
            </w:r>
          </w:p>
          <w:p w:rsidR="00576BE4" w:rsidRPr="00576BE4" w:rsidRDefault="00576BE4" w:rsidP="00576BE4">
            <w:pPr>
              <w:pStyle w:val="CorpoTab2"/>
            </w:pPr>
          </w:p>
        </w:tc>
        <w:tc>
          <w:tcPr>
            <w:tcW w:w="4479" w:type="dxa"/>
          </w:tcPr>
          <w:p w:rsidR="00576BE4" w:rsidRPr="00576BE4" w:rsidRDefault="00576BE4" w:rsidP="00576BE4">
            <w:pPr>
              <w:pStyle w:val="CorpoTab2"/>
            </w:pPr>
            <w:proofErr w:type="gramStart"/>
            <w:r w:rsidRPr="00576BE4">
              <w:t>1</w:t>
            </w:r>
            <w:proofErr w:type="gramEnd"/>
            <w:r w:rsidRPr="00576BE4">
              <w:t>) Programação de computadores para desenvolvimento de sistemas</w:t>
            </w:r>
          </w:p>
          <w:p w:rsidR="00576BE4" w:rsidRPr="00576BE4" w:rsidRDefault="00576BE4" w:rsidP="00576BE4">
            <w:pPr>
              <w:pStyle w:val="CorpoTab2"/>
            </w:pPr>
            <w:proofErr w:type="gramStart"/>
            <w:r w:rsidRPr="00576BE4">
              <w:t>2</w:t>
            </w:r>
            <w:proofErr w:type="gramEnd"/>
            <w:r w:rsidRPr="00576BE4">
              <w:t>) Aplicação de conceito cliente/servidor</w:t>
            </w:r>
          </w:p>
          <w:p w:rsidR="00576BE4" w:rsidRPr="00576BE4" w:rsidRDefault="00576BE4" w:rsidP="00576BE4">
            <w:pPr>
              <w:pStyle w:val="CorpoTab1"/>
            </w:pPr>
            <w:r w:rsidRPr="00576BE4">
              <w:t xml:space="preserve">Linguagem de apoio: Delphi avançado, </w:t>
            </w:r>
            <w:proofErr w:type="spellStart"/>
            <w:r w:rsidRPr="00576BE4">
              <w:t>Kylix</w:t>
            </w:r>
            <w:proofErr w:type="spellEnd"/>
            <w:r w:rsidRPr="00576BE4">
              <w:t xml:space="preserve">, PHP ou </w:t>
            </w:r>
            <w:proofErr w:type="gramStart"/>
            <w:r w:rsidRPr="00576BE4">
              <w:t>Java</w:t>
            </w:r>
            <w:proofErr w:type="gramEnd"/>
          </w:p>
        </w:tc>
      </w:tr>
    </w:tbl>
    <w:p w:rsidR="00FB5E8E" w:rsidRDefault="00FB5E8E" w:rsidP="0088290F">
      <w:pPr>
        <w:pStyle w:val="TextoNormal"/>
      </w:pPr>
    </w:p>
    <w:p w:rsidR="00FB5E8E" w:rsidRPr="00066B12" w:rsidRDefault="00FB5E8E" w:rsidP="008C0AC6">
      <w:pPr>
        <w:pStyle w:val="Tabela1Pag"/>
      </w:pPr>
      <w:r>
        <w:br w:type="page"/>
      </w:r>
      <w:r w:rsidRPr="00066B12">
        <w:lastRenderedPageBreak/>
        <w:t>III – Procedimento Didático e Cronograma de Desenvolvimento</w:t>
      </w:r>
    </w:p>
    <w:p w:rsidR="00FB5E8E" w:rsidRPr="007C282D" w:rsidRDefault="00FB5E8E" w:rsidP="00FB5E8E">
      <w:pPr>
        <w:pStyle w:val="Disciplina"/>
      </w:pPr>
      <w:r w:rsidRPr="007C282D">
        <w:t xml:space="preserve">Disciplina: </w:t>
      </w:r>
      <w:r w:rsidR="003C163F" w:rsidRPr="003C163F">
        <w:t>PROGRAMAÇÃO PARA INTERNET</w:t>
      </w:r>
      <w:r>
        <w:tab/>
        <w:t>Mó</w:t>
      </w:r>
      <w:r w:rsidRPr="007C282D">
        <w:t xml:space="preserve">dulo: </w:t>
      </w:r>
      <w:r>
        <w:t>I</w:t>
      </w:r>
      <w:r w:rsidR="00502990">
        <w:t>II</w:t>
      </w:r>
    </w:p>
    <w:tbl>
      <w:tblPr>
        <w:tblW w:w="1343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98"/>
        <w:gridCol w:w="5102"/>
        <w:gridCol w:w="2835"/>
        <w:gridCol w:w="1701"/>
      </w:tblGrid>
      <w:tr w:rsidR="00FB5E8E" w:rsidRPr="007B3604" w:rsidTr="00A92126">
        <w:trPr>
          <w:cantSplit/>
          <w:trHeight w:val="567"/>
        </w:trPr>
        <w:tc>
          <w:tcPr>
            <w:tcW w:w="3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E8E" w:rsidRPr="007B3604" w:rsidRDefault="00FB5E8E" w:rsidP="008C0AC6">
            <w:pPr>
              <w:pStyle w:val="Tabela2"/>
            </w:pPr>
            <w:r w:rsidRPr="007B3604">
              <w:t>Habilidade</w:t>
            </w:r>
            <w:r w:rsidRPr="007B3604">
              <w:rPr>
                <w:vertAlign w:val="superscript"/>
              </w:rPr>
              <w:t>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E8E" w:rsidRPr="007B3604" w:rsidRDefault="00FB5E8E" w:rsidP="008C0AC6">
            <w:pPr>
              <w:pStyle w:val="Tabela2"/>
            </w:pPr>
            <w:r w:rsidRPr="007B3604">
              <w:t>Base Tecnológica e Competências</w:t>
            </w:r>
            <w:r w:rsidRPr="007B3604">
              <w:rPr>
                <w:rStyle w:val="Refdenotaderodap"/>
                <w:b w:val="0"/>
              </w:rPr>
              <w:footnoteReference w:customMarkFollows="1" w:id="2"/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E8E" w:rsidRPr="007B3604" w:rsidRDefault="00FB5E8E" w:rsidP="008C0AC6">
            <w:pPr>
              <w:pStyle w:val="Tabela2"/>
            </w:pPr>
            <w:r w:rsidRPr="007B3604">
              <w:t>Procedimento Didático</w:t>
            </w:r>
            <w:r w:rsidRPr="007B3604">
              <w:rPr>
                <w:rStyle w:val="Refdenotaderodap"/>
              </w:rPr>
              <w:footnoteReference w:customMarkFollows="1" w:id="3"/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B5E8E" w:rsidRPr="007B3604" w:rsidRDefault="00FB5E8E" w:rsidP="008C0AC6">
            <w:pPr>
              <w:pStyle w:val="Tabela2"/>
            </w:pPr>
            <w:r w:rsidRPr="007B3604">
              <w:t xml:space="preserve">Cronograma </w:t>
            </w:r>
          </w:p>
          <w:p w:rsidR="00FB5E8E" w:rsidRPr="007B3604" w:rsidRDefault="00FB5E8E" w:rsidP="008C0AC6">
            <w:pPr>
              <w:pStyle w:val="Tabela2"/>
            </w:pPr>
            <w:r>
              <w:t>Dia/</w:t>
            </w:r>
            <w:r w:rsidRPr="007B3604">
              <w:t>Mês</w:t>
            </w:r>
          </w:p>
        </w:tc>
      </w:tr>
      <w:tr w:rsidR="003C163F" w:rsidRPr="00FB5E8E" w:rsidTr="00841E3B">
        <w:trPr>
          <w:cantSplit/>
          <w:trHeight w:val="1134"/>
        </w:trPr>
        <w:tc>
          <w:tcPr>
            <w:tcW w:w="3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63F" w:rsidRPr="00576BE4" w:rsidRDefault="003C163F" w:rsidP="003C163F">
            <w:pPr>
              <w:pStyle w:val="CorpoTab2"/>
            </w:pPr>
            <w:proofErr w:type="gramStart"/>
            <w:r w:rsidRPr="00576BE4">
              <w:t>1</w:t>
            </w:r>
            <w:proofErr w:type="gramEnd"/>
            <w:r w:rsidRPr="00576BE4">
              <w:t>) Utilizar estruturas de dados na resolução de problemas computacionais.</w:t>
            </w:r>
          </w:p>
          <w:p w:rsidR="003C163F" w:rsidRPr="00576BE4" w:rsidRDefault="003C163F" w:rsidP="003C163F">
            <w:pPr>
              <w:pStyle w:val="CorpoTab2"/>
            </w:pPr>
            <w:proofErr w:type="gramStart"/>
            <w:r w:rsidRPr="00576BE4">
              <w:t>2</w:t>
            </w:r>
            <w:proofErr w:type="gramEnd"/>
            <w:r w:rsidRPr="00576BE4">
              <w:t>) Utilizar modelos, pseudocódigos e ferramentas na representação da solução de problemas.</w:t>
            </w:r>
          </w:p>
          <w:p w:rsidR="003C163F" w:rsidRPr="00FB5E8E" w:rsidRDefault="003C163F" w:rsidP="00C85699">
            <w:pPr>
              <w:pStyle w:val="CorpoTab2"/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63F" w:rsidRPr="003C163F" w:rsidRDefault="003C163F" w:rsidP="003C163F">
            <w:pPr>
              <w:pStyle w:val="CorpoTab2"/>
              <w:spacing w:before="120" w:after="120"/>
              <w:rPr>
                <w:b/>
              </w:rPr>
            </w:pPr>
            <w:r w:rsidRPr="003C163F">
              <w:rPr>
                <w:b/>
              </w:rPr>
              <w:t xml:space="preserve">Ref. a Competência: </w:t>
            </w:r>
            <w:proofErr w:type="gramStart"/>
            <w:r w:rsidRPr="003C163F">
              <w:rPr>
                <w:b/>
              </w:rPr>
              <w:t>1, 2</w:t>
            </w:r>
            <w:proofErr w:type="gramEnd"/>
          </w:p>
          <w:p w:rsidR="003C163F" w:rsidRPr="003D501D" w:rsidRDefault="003C163F" w:rsidP="003C163F">
            <w:pPr>
              <w:pStyle w:val="CorpoTab2"/>
              <w:spacing w:after="0"/>
              <w:jc w:val="left"/>
            </w:pPr>
            <w:proofErr w:type="gramStart"/>
            <w:r w:rsidRPr="003D501D">
              <w:t>1</w:t>
            </w:r>
            <w:proofErr w:type="gramEnd"/>
            <w:r w:rsidRPr="003D501D">
              <w:t>) Programação de computadores para desenvolvimento de sistemas</w:t>
            </w:r>
          </w:p>
          <w:p w:rsidR="003C163F" w:rsidRDefault="003C163F" w:rsidP="003C163F">
            <w:pPr>
              <w:pStyle w:val="CorpoTab1"/>
              <w:spacing w:after="0" w:line="240" w:lineRule="auto"/>
            </w:pPr>
            <w:r>
              <w:t>Introdução ao C# (variáveis e operadores)</w:t>
            </w:r>
          </w:p>
          <w:p w:rsidR="003C163F" w:rsidRDefault="003C163F" w:rsidP="003C163F">
            <w:pPr>
              <w:pStyle w:val="CorpoTab1"/>
              <w:spacing w:after="0" w:line="240" w:lineRule="auto"/>
            </w:pPr>
            <w:r>
              <w:t>Estrutura de Decisão (IF)</w:t>
            </w:r>
          </w:p>
          <w:p w:rsidR="003C163F" w:rsidRDefault="003C163F" w:rsidP="003C163F">
            <w:pPr>
              <w:pStyle w:val="CorpoTab1"/>
              <w:spacing w:after="0" w:line="240" w:lineRule="auto"/>
            </w:pPr>
            <w:r>
              <w:t>Criação Links</w:t>
            </w:r>
          </w:p>
          <w:p w:rsidR="003C163F" w:rsidRPr="00FB5E8E" w:rsidRDefault="003C163F" w:rsidP="003C163F">
            <w:pPr>
              <w:pStyle w:val="CorpoTab1"/>
              <w:spacing w:after="0" w:line="240" w:lineRule="auto"/>
            </w:pPr>
            <w:r>
              <w:t xml:space="preserve">Criação de </w:t>
            </w:r>
            <w:proofErr w:type="spellStart"/>
            <w:proofErr w:type="gramStart"/>
            <w:r>
              <w:t>MasterPages</w:t>
            </w:r>
            <w:proofErr w:type="spellEnd"/>
            <w:proofErr w:type="gram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63F" w:rsidRPr="00FB5E8E" w:rsidRDefault="003C163F" w:rsidP="003C163F">
            <w:pPr>
              <w:pStyle w:val="CorpoTab2"/>
              <w:jc w:val="center"/>
            </w:pPr>
            <w:r>
              <w:t>Aula expositiva e dialogada com exercícios práticos em laboratório.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C163F" w:rsidRPr="00FB5E8E" w:rsidRDefault="003C163F" w:rsidP="003C163F">
            <w:pPr>
              <w:pStyle w:val="CorpoTab2"/>
              <w:jc w:val="center"/>
            </w:pPr>
            <w:r>
              <w:t>25/07 à 12/09</w:t>
            </w:r>
          </w:p>
        </w:tc>
      </w:tr>
      <w:tr w:rsidR="003C163F" w:rsidRPr="00FB5E8E" w:rsidTr="00841E3B">
        <w:trPr>
          <w:cantSplit/>
          <w:trHeight w:val="1134"/>
        </w:trPr>
        <w:tc>
          <w:tcPr>
            <w:tcW w:w="3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63F" w:rsidRPr="00576BE4" w:rsidRDefault="003C163F" w:rsidP="003C163F">
            <w:pPr>
              <w:pStyle w:val="CorpoTab2"/>
            </w:pPr>
            <w:proofErr w:type="gramStart"/>
            <w:r w:rsidRPr="00576BE4">
              <w:t>3</w:t>
            </w:r>
            <w:proofErr w:type="gramEnd"/>
            <w:r w:rsidRPr="00576BE4">
              <w:t>) Executar procedimentos de testes de programas.</w:t>
            </w:r>
          </w:p>
          <w:p w:rsidR="003C163F" w:rsidRPr="00576BE4" w:rsidRDefault="003C163F" w:rsidP="003C163F">
            <w:pPr>
              <w:pStyle w:val="CorpoTab2"/>
            </w:pPr>
            <w:proofErr w:type="gramStart"/>
            <w:r w:rsidRPr="00576BE4">
              <w:t>4</w:t>
            </w:r>
            <w:proofErr w:type="gramEnd"/>
            <w:r w:rsidRPr="00576BE4">
              <w:t xml:space="preserve">) Redigir instruções de uso dos programas implementados.  </w:t>
            </w:r>
          </w:p>
          <w:p w:rsidR="003C163F" w:rsidRPr="00FB5E8E" w:rsidRDefault="003C163F" w:rsidP="00C85699">
            <w:pPr>
              <w:pStyle w:val="CorpoTab2"/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63F" w:rsidRPr="003C163F" w:rsidRDefault="003C163F" w:rsidP="003C163F">
            <w:pPr>
              <w:pStyle w:val="CorpoTab2"/>
              <w:spacing w:before="120" w:after="120"/>
              <w:rPr>
                <w:b/>
              </w:rPr>
            </w:pPr>
            <w:r w:rsidRPr="003C163F">
              <w:rPr>
                <w:b/>
              </w:rPr>
              <w:t xml:space="preserve">Ref. a Competência: </w:t>
            </w:r>
            <w:proofErr w:type="gramStart"/>
            <w:r w:rsidRPr="003C163F">
              <w:rPr>
                <w:b/>
              </w:rPr>
              <w:t>1, 2</w:t>
            </w:r>
            <w:proofErr w:type="gramEnd"/>
          </w:p>
          <w:p w:rsidR="003C163F" w:rsidRPr="003D501D" w:rsidRDefault="003C163F" w:rsidP="003C163F">
            <w:pPr>
              <w:pStyle w:val="CorpoTab2"/>
              <w:spacing w:after="0"/>
            </w:pPr>
            <w:proofErr w:type="gramStart"/>
            <w:r w:rsidRPr="003D501D">
              <w:t>2</w:t>
            </w:r>
            <w:proofErr w:type="gramEnd"/>
            <w:r w:rsidRPr="003D501D">
              <w:t>) Aplicação de conceito cliente/servidor</w:t>
            </w:r>
          </w:p>
          <w:p w:rsidR="003C163F" w:rsidRDefault="003C163F" w:rsidP="003C163F">
            <w:pPr>
              <w:pStyle w:val="CorpoTab1"/>
              <w:spacing w:after="0" w:line="240" w:lineRule="auto"/>
            </w:pPr>
            <w:r w:rsidRPr="003D501D">
              <w:t xml:space="preserve">Linguagem de apoio: </w:t>
            </w:r>
            <w:r>
              <w:t>NET</w:t>
            </w:r>
          </w:p>
          <w:p w:rsidR="003C163F" w:rsidRDefault="003C163F" w:rsidP="003C163F">
            <w:pPr>
              <w:pStyle w:val="CorpoTab1"/>
              <w:spacing w:after="0" w:line="240" w:lineRule="auto"/>
            </w:pPr>
            <w:r>
              <w:t xml:space="preserve">Integração </w:t>
            </w:r>
            <w:proofErr w:type="gramStart"/>
            <w:r>
              <w:t>ASP.</w:t>
            </w:r>
            <w:proofErr w:type="gramEnd"/>
            <w:r>
              <w:t>NET e MySQL</w:t>
            </w:r>
          </w:p>
          <w:p w:rsidR="003C163F" w:rsidRDefault="003C163F" w:rsidP="003C163F">
            <w:pPr>
              <w:pStyle w:val="CorpoTab1"/>
              <w:numPr>
                <w:ilvl w:val="1"/>
                <w:numId w:val="2"/>
              </w:numPr>
              <w:tabs>
                <w:tab w:val="clear" w:pos="284"/>
                <w:tab w:val="left" w:pos="527"/>
              </w:tabs>
              <w:spacing w:after="0" w:line="240" w:lineRule="auto"/>
              <w:ind w:left="668" w:hanging="350"/>
            </w:pPr>
            <w:r>
              <w:t>Inclusão de dados</w:t>
            </w:r>
          </w:p>
          <w:p w:rsidR="003C163F" w:rsidRDefault="003C163F" w:rsidP="003C163F">
            <w:pPr>
              <w:pStyle w:val="CorpoTab1"/>
              <w:numPr>
                <w:ilvl w:val="1"/>
                <w:numId w:val="2"/>
              </w:numPr>
              <w:tabs>
                <w:tab w:val="clear" w:pos="284"/>
                <w:tab w:val="left" w:pos="527"/>
              </w:tabs>
              <w:spacing w:after="0" w:line="240" w:lineRule="auto"/>
              <w:ind w:left="668" w:hanging="350"/>
            </w:pPr>
            <w:r>
              <w:t>Alteração de dados</w:t>
            </w:r>
          </w:p>
          <w:p w:rsidR="003C163F" w:rsidRDefault="003C163F" w:rsidP="003C163F">
            <w:pPr>
              <w:pStyle w:val="CorpoTab1"/>
              <w:numPr>
                <w:ilvl w:val="1"/>
                <w:numId w:val="2"/>
              </w:numPr>
              <w:tabs>
                <w:tab w:val="clear" w:pos="284"/>
                <w:tab w:val="left" w:pos="527"/>
              </w:tabs>
              <w:spacing w:after="0" w:line="240" w:lineRule="auto"/>
              <w:ind w:left="668" w:hanging="350"/>
            </w:pPr>
            <w:r>
              <w:t>Exclusão de dados</w:t>
            </w:r>
          </w:p>
          <w:p w:rsidR="003C163F" w:rsidRPr="00FB5E8E" w:rsidRDefault="003C163F" w:rsidP="003C163F">
            <w:pPr>
              <w:pStyle w:val="CorpoTab1"/>
              <w:numPr>
                <w:ilvl w:val="1"/>
                <w:numId w:val="2"/>
              </w:numPr>
              <w:tabs>
                <w:tab w:val="clear" w:pos="284"/>
                <w:tab w:val="left" w:pos="527"/>
              </w:tabs>
              <w:spacing w:after="0" w:line="240" w:lineRule="auto"/>
              <w:ind w:left="668" w:hanging="350"/>
            </w:pPr>
            <w:r>
              <w:t>Consultas de dados</w:t>
            </w:r>
          </w:p>
          <w:p w:rsidR="003C163F" w:rsidRPr="00FB5E8E" w:rsidRDefault="003C163F" w:rsidP="003C163F">
            <w:pPr>
              <w:pStyle w:val="CorpoTab2"/>
              <w:spacing w:after="0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63F" w:rsidRPr="00FB5E8E" w:rsidRDefault="003C163F" w:rsidP="00C37299">
            <w:pPr>
              <w:pStyle w:val="CorpoTab2"/>
              <w:jc w:val="center"/>
            </w:pPr>
            <w:r>
              <w:t>Aula expositiva e dialogada com exercícios práticos em laboratório.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C163F" w:rsidRPr="00FB5E8E" w:rsidRDefault="003C163F" w:rsidP="003C163F">
            <w:pPr>
              <w:pStyle w:val="CorpoTab2"/>
              <w:jc w:val="center"/>
            </w:pPr>
            <w:r>
              <w:t>19/09 à 12/12</w:t>
            </w:r>
          </w:p>
        </w:tc>
      </w:tr>
    </w:tbl>
    <w:p w:rsidR="00FB5E8E" w:rsidRDefault="00FB5E8E" w:rsidP="0088290F">
      <w:pPr>
        <w:pStyle w:val="TextoNormal"/>
      </w:pPr>
    </w:p>
    <w:p w:rsidR="008C0AC6" w:rsidRPr="00066B12" w:rsidRDefault="00FB5E8E" w:rsidP="008C0AC6">
      <w:pPr>
        <w:pStyle w:val="Tabela1Pag"/>
      </w:pPr>
      <w:r>
        <w:br w:type="page"/>
      </w:r>
      <w:r w:rsidR="008C0AC6" w:rsidRPr="00066B12">
        <w:lastRenderedPageBreak/>
        <w:t>IV – Procedimentos de Avaliação</w:t>
      </w:r>
    </w:p>
    <w:p w:rsidR="008C0AC6" w:rsidRPr="007C282D" w:rsidRDefault="008C0AC6" w:rsidP="008C0AC6">
      <w:pPr>
        <w:pStyle w:val="Disciplina"/>
      </w:pPr>
      <w:r w:rsidRPr="007C282D">
        <w:t xml:space="preserve">Disciplina: </w:t>
      </w:r>
      <w:r w:rsidR="003C163F" w:rsidRPr="003C163F">
        <w:t>PROGRAMAÇÃO PARA INTERNET</w:t>
      </w:r>
      <w:r>
        <w:tab/>
        <w:t>Mó</w:t>
      </w:r>
      <w:r w:rsidRPr="007C282D">
        <w:t xml:space="preserve">dulo: </w:t>
      </w:r>
      <w:r>
        <w:t>I</w:t>
      </w:r>
      <w:r w:rsidR="00502990">
        <w:t>II</w:t>
      </w:r>
    </w:p>
    <w:tbl>
      <w:tblPr>
        <w:tblW w:w="1343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5"/>
        <w:gridCol w:w="2098"/>
        <w:gridCol w:w="2835"/>
        <w:gridCol w:w="2835"/>
        <w:gridCol w:w="2835"/>
      </w:tblGrid>
      <w:tr w:rsidR="008C0AC6" w:rsidRPr="007B3604" w:rsidTr="008C0AC6">
        <w:trPr>
          <w:trHeight w:val="567"/>
        </w:trPr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:rsidR="008C0AC6" w:rsidRPr="007B3604" w:rsidRDefault="008C0AC6" w:rsidP="008C0AC6">
            <w:pPr>
              <w:pStyle w:val="Tabela2"/>
            </w:pPr>
            <w:r w:rsidRPr="007B3604">
              <w:t>Competência</w:t>
            </w:r>
          </w:p>
        </w:tc>
        <w:tc>
          <w:tcPr>
            <w:tcW w:w="2098" w:type="dxa"/>
            <w:tcBorders>
              <w:bottom w:val="single" w:sz="4" w:space="0" w:color="auto"/>
            </w:tcBorders>
            <w:vAlign w:val="center"/>
          </w:tcPr>
          <w:p w:rsidR="008C0AC6" w:rsidRPr="007B3604" w:rsidRDefault="008C0AC6" w:rsidP="008C0AC6">
            <w:pPr>
              <w:pStyle w:val="Tabela2"/>
            </w:pPr>
            <w:r w:rsidRPr="007B3604">
              <w:t>Indicadores de Domínio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:rsidR="008C0AC6" w:rsidRPr="007B3604" w:rsidRDefault="008C0AC6" w:rsidP="008C0AC6">
            <w:pPr>
              <w:pStyle w:val="Tabela2"/>
            </w:pPr>
            <w:r w:rsidRPr="007B3604">
              <w:t>Instrumento(s) de Avaliação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:rsidR="008C0AC6" w:rsidRPr="007B3604" w:rsidRDefault="008C0AC6" w:rsidP="008C0AC6">
            <w:pPr>
              <w:pStyle w:val="Tabela2"/>
            </w:pPr>
            <w:r w:rsidRPr="007B3604">
              <w:t>Critérios de Desempenho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:rsidR="008C0AC6" w:rsidRPr="007B3604" w:rsidRDefault="008C0AC6" w:rsidP="008C0AC6">
            <w:pPr>
              <w:pStyle w:val="Tabela2"/>
            </w:pPr>
            <w:r w:rsidRPr="007B3604">
              <w:t>Evidências de Desempenho</w:t>
            </w:r>
          </w:p>
        </w:tc>
      </w:tr>
      <w:tr w:rsidR="003C163F" w:rsidRPr="008C0AC6" w:rsidTr="00D31AE2">
        <w:trPr>
          <w:cantSplit/>
          <w:trHeight w:val="1134"/>
        </w:trPr>
        <w:tc>
          <w:tcPr>
            <w:tcW w:w="2835" w:type="dxa"/>
          </w:tcPr>
          <w:p w:rsidR="003C163F" w:rsidRPr="009027F6" w:rsidRDefault="003C163F" w:rsidP="007C6E9A">
            <w:pPr>
              <w:pStyle w:val="CorpoTab2"/>
            </w:pPr>
            <w:proofErr w:type="gramStart"/>
            <w:r w:rsidRPr="009027F6">
              <w:t>1</w:t>
            </w:r>
            <w:proofErr w:type="gramEnd"/>
            <w:r w:rsidRPr="009027F6">
              <w:t>) Interpretar a orientação a objetos e sua aplicação em programação.</w:t>
            </w:r>
          </w:p>
        </w:tc>
        <w:tc>
          <w:tcPr>
            <w:tcW w:w="2098" w:type="dxa"/>
          </w:tcPr>
          <w:p w:rsidR="003C163F" w:rsidRPr="008C0AC6" w:rsidRDefault="003C163F" w:rsidP="00C85699">
            <w:pPr>
              <w:pStyle w:val="CorpoTab2"/>
            </w:pPr>
            <w:r w:rsidRPr="008C0AC6">
              <w:t>Habilidade</w:t>
            </w:r>
          </w:p>
          <w:p w:rsidR="003C163F" w:rsidRPr="008C0AC6" w:rsidRDefault="003C163F" w:rsidP="00C85699">
            <w:pPr>
              <w:pStyle w:val="CorpoTab2"/>
            </w:pPr>
            <w:r>
              <w:t>1, 2, 3, 4</w:t>
            </w:r>
          </w:p>
          <w:p w:rsidR="003C163F" w:rsidRPr="008C0AC6" w:rsidRDefault="003C163F" w:rsidP="00C85699">
            <w:pPr>
              <w:pStyle w:val="CorpoTab2"/>
            </w:pPr>
            <w:r w:rsidRPr="008C0AC6">
              <w:t>Base Tecnológica</w:t>
            </w:r>
          </w:p>
          <w:p w:rsidR="003C163F" w:rsidRPr="008C0AC6" w:rsidRDefault="003C163F" w:rsidP="00C85699">
            <w:pPr>
              <w:pStyle w:val="CorpoTab2"/>
            </w:pPr>
            <w:r>
              <w:t>1, 2</w:t>
            </w:r>
          </w:p>
        </w:tc>
        <w:tc>
          <w:tcPr>
            <w:tcW w:w="2835" w:type="dxa"/>
          </w:tcPr>
          <w:p w:rsidR="00057FCD" w:rsidRDefault="003C163F" w:rsidP="00057FCD">
            <w:pPr>
              <w:pStyle w:val="CorpoTab2"/>
              <w:tabs>
                <w:tab w:val="clear" w:pos="284"/>
                <w:tab w:val="left" w:pos="101"/>
              </w:tabs>
              <w:spacing w:after="0"/>
              <w:ind w:left="101"/>
            </w:pPr>
            <w:r w:rsidRPr="003C163F">
              <w:t>Exercícios diários,</w:t>
            </w:r>
          </w:p>
          <w:p w:rsidR="00057FCD" w:rsidRDefault="003C163F" w:rsidP="00057FCD">
            <w:pPr>
              <w:pStyle w:val="CorpoTab2"/>
              <w:tabs>
                <w:tab w:val="clear" w:pos="284"/>
                <w:tab w:val="left" w:pos="101"/>
              </w:tabs>
              <w:spacing w:after="0"/>
              <w:ind w:left="101"/>
            </w:pPr>
            <w:r w:rsidRPr="003C163F">
              <w:t>Participação em sala de aula.</w:t>
            </w:r>
          </w:p>
          <w:p w:rsidR="003C163F" w:rsidRPr="003C163F" w:rsidRDefault="003C163F" w:rsidP="00057FCD">
            <w:pPr>
              <w:pStyle w:val="CorpoTab2"/>
              <w:tabs>
                <w:tab w:val="clear" w:pos="284"/>
                <w:tab w:val="left" w:pos="101"/>
              </w:tabs>
              <w:spacing w:after="0"/>
              <w:ind w:left="101"/>
            </w:pPr>
            <w:r w:rsidRPr="003C163F">
              <w:t>Avaliações práticas.</w:t>
            </w:r>
          </w:p>
        </w:tc>
        <w:tc>
          <w:tcPr>
            <w:tcW w:w="2835" w:type="dxa"/>
          </w:tcPr>
          <w:p w:rsidR="003C163F" w:rsidRPr="003C163F" w:rsidRDefault="003C163F" w:rsidP="003C163F">
            <w:pPr>
              <w:pStyle w:val="CorpoTab2"/>
              <w:tabs>
                <w:tab w:val="clear" w:pos="284"/>
                <w:tab w:val="left" w:pos="101"/>
              </w:tabs>
              <w:spacing w:after="0"/>
              <w:ind w:left="101"/>
            </w:pPr>
            <w:r w:rsidRPr="003C163F">
              <w:t xml:space="preserve">Apresentar bons conhecimentos </w:t>
            </w:r>
            <w:proofErr w:type="gramStart"/>
            <w:r w:rsidRPr="003C163F">
              <w:t>à</w:t>
            </w:r>
            <w:proofErr w:type="gramEnd"/>
            <w:r w:rsidRPr="003C163F">
              <w:t xml:space="preserve"> respeito dos tópicos citados em sala de aula.</w:t>
            </w:r>
          </w:p>
          <w:p w:rsidR="003C163F" w:rsidRPr="003C163F" w:rsidRDefault="003C163F" w:rsidP="003C163F">
            <w:pPr>
              <w:pStyle w:val="CorpoTab2"/>
              <w:tabs>
                <w:tab w:val="clear" w:pos="284"/>
                <w:tab w:val="left" w:pos="101"/>
              </w:tabs>
              <w:spacing w:after="0"/>
              <w:ind w:left="101"/>
            </w:pPr>
            <w:r w:rsidRPr="003C163F">
              <w:t xml:space="preserve">Apresentar bons conhecimentos </w:t>
            </w:r>
            <w:proofErr w:type="gramStart"/>
            <w:r w:rsidRPr="003C163F">
              <w:t>à</w:t>
            </w:r>
            <w:proofErr w:type="gramEnd"/>
            <w:r w:rsidRPr="003C163F">
              <w:t xml:space="preserve"> respeito do conteúdo SQL.</w:t>
            </w:r>
          </w:p>
          <w:p w:rsidR="003C163F" w:rsidRPr="003C163F" w:rsidRDefault="003C163F" w:rsidP="003C163F">
            <w:pPr>
              <w:pStyle w:val="CorpoTab2"/>
              <w:tabs>
                <w:tab w:val="clear" w:pos="284"/>
                <w:tab w:val="left" w:pos="101"/>
              </w:tabs>
              <w:spacing w:after="0"/>
              <w:ind w:left="101"/>
            </w:pPr>
            <w:r w:rsidRPr="003C163F">
              <w:t>Demonstrar a aplicabilidade dos SGBDS em situações reais.</w:t>
            </w:r>
          </w:p>
        </w:tc>
        <w:tc>
          <w:tcPr>
            <w:tcW w:w="2835" w:type="dxa"/>
          </w:tcPr>
          <w:p w:rsidR="003C163F" w:rsidRPr="003C163F" w:rsidRDefault="003C163F" w:rsidP="003C163F">
            <w:pPr>
              <w:pStyle w:val="CorpoTab2"/>
              <w:tabs>
                <w:tab w:val="clear" w:pos="284"/>
                <w:tab w:val="left" w:pos="101"/>
              </w:tabs>
              <w:spacing w:after="0"/>
              <w:ind w:left="101"/>
            </w:pPr>
            <w:r w:rsidRPr="003C163F">
              <w:t>Demonstrar domínio sobre o assunto.</w:t>
            </w:r>
          </w:p>
          <w:p w:rsidR="003C163F" w:rsidRPr="003C163F" w:rsidRDefault="003C163F" w:rsidP="003C163F">
            <w:pPr>
              <w:pStyle w:val="CorpoTab2"/>
              <w:tabs>
                <w:tab w:val="clear" w:pos="284"/>
                <w:tab w:val="left" w:pos="101"/>
              </w:tabs>
              <w:spacing w:after="0"/>
              <w:ind w:left="101"/>
            </w:pPr>
            <w:r w:rsidRPr="003C163F">
              <w:t xml:space="preserve">Aplicar os conceitos de </w:t>
            </w:r>
            <w:r>
              <w:t>NET através da linguagem C# ao desenvolvimento de Aplicações Web de médio porte</w:t>
            </w:r>
          </w:p>
        </w:tc>
      </w:tr>
      <w:tr w:rsidR="00057FCD" w:rsidRPr="008C0AC6" w:rsidTr="00D31AE2">
        <w:trPr>
          <w:cantSplit/>
          <w:trHeight w:val="1134"/>
        </w:trPr>
        <w:tc>
          <w:tcPr>
            <w:tcW w:w="2835" w:type="dxa"/>
          </w:tcPr>
          <w:p w:rsidR="00057FCD" w:rsidRDefault="00057FCD" w:rsidP="007C6E9A">
            <w:proofErr w:type="gramStart"/>
            <w:r w:rsidRPr="009027F6">
              <w:rPr>
                <w:sz w:val="20"/>
              </w:rPr>
              <w:t>2</w:t>
            </w:r>
            <w:proofErr w:type="gramEnd"/>
            <w:r w:rsidRPr="009027F6">
              <w:rPr>
                <w:sz w:val="20"/>
              </w:rPr>
              <w:t>) Integrar sistemas.</w:t>
            </w:r>
          </w:p>
        </w:tc>
        <w:tc>
          <w:tcPr>
            <w:tcW w:w="2098" w:type="dxa"/>
          </w:tcPr>
          <w:p w:rsidR="00057FCD" w:rsidRPr="008C0AC6" w:rsidRDefault="00057FCD" w:rsidP="00C37299">
            <w:pPr>
              <w:pStyle w:val="CorpoTab2"/>
            </w:pPr>
            <w:r w:rsidRPr="008C0AC6">
              <w:t>Habilidade</w:t>
            </w:r>
          </w:p>
          <w:p w:rsidR="00057FCD" w:rsidRPr="008C0AC6" w:rsidRDefault="00057FCD" w:rsidP="00C37299">
            <w:pPr>
              <w:pStyle w:val="CorpoTab2"/>
            </w:pPr>
            <w:r>
              <w:t>1, 2, 3, 4</w:t>
            </w:r>
          </w:p>
          <w:p w:rsidR="00057FCD" w:rsidRPr="008C0AC6" w:rsidRDefault="00057FCD" w:rsidP="00C37299">
            <w:pPr>
              <w:pStyle w:val="CorpoTab2"/>
            </w:pPr>
            <w:r w:rsidRPr="008C0AC6">
              <w:t>Base Tecnológica</w:t>
            </w:r>
          </w:p>
          <w:p w:rsidR="00057FCD" w:rsidRPr="008C0AC6" w:rsidRDefault="00057FCD" w:rsidP="00C37299">
            <w:pPr>
              <w:pStyle w:val="CorpoTab2"/>
            </w:pPr>
            <w:r>
              <w:t>1, 2</w:t>
            </w:r>
          </w:p>
        </w:tc>
        <w:tc>
          <w:tcPr>
            <w:tcW w:w="2835" w:type="dxa"/>
          </w:tcPr>
          <w:p w:rsidR="00057FCD" w:rsidRDefault="00057FCD" w:rsidP="00C37299">
            <w:pPr>
              <w:pStyle w:val="CorpoTab2"/>
              <w:tabs>
                <w:tab w:val="clear" w:pos="284"/>
                <w:tab w:val="left" w:pos="101"/>
              </w:tabs>
              <w:spacing w:after="0"/>
              <w:ind w:left="101"/>
            </w:pPr>
            <w:r w:rsidRPr="003C163F">
              <w:t>Exercícios diários,</w:t>
            </w:r>
          </w:p>
          <w:p w:rsidR="00057FCD" w:rsidRDefault="00057FCD" w:rsidP="00C37299">
            <w:pPr>
              <w:pStyle w:val="CorpoTab2"/>
              <w:tabs>
                <w:tab w:val="clear" w:pos="284"/>
                <w:tab w:val="left" w:pos="101"/>
              </w:tabs>
              <w:spacing w:after="0"/>
              <w:ind w:left="101"/>
            </w:pPr>
            <w:r w:rsidRPr="003C163F">
              <w:t>Participação em sala de aula.</w:t>
            </w:r>
          </w:p>
          <w:p w:rsidR="00057FCD" w:rsidRPr="003C163F" w:rsidRDefault="00057FCD" w:rsidP="00C37299">
            <w:pPr>
              <w:pStyle w:val="CorpoTab2"/>
              <w:tabs>
                <w:tab w:val="clear" w:pos="284"/>
                <w:tab w:val="left" w:pos="101"/>
              </w:tabs>
              <w:spacing w:after="0"/>
              <w:ind w:left="101"/>
            </w:pPr>
            <w:r w:rsidRPr="003C163F">
              <w:t>Avaliações práticas.</w:t>
            </w:r>
          </w:p>
        </w:tc>
        <w:tc>
          <w:tcPr>
            <w:tcW w:w="2835" w:type="dxa"/>
          </w:tcPr>
          <w:p w:rsidR="00057FCD" w:rsidRPr="003C163F" w:rsidRDefault="00057FCD" w:rsidP="00C37299">
            <w:pPr>
              <w:pStyle w:val="CorpoTab2"/>
              <w:tabs>
                <w:tab w:val="clear" w:pos="284"/>
                <w:tab w:val="left" w:pos="101"/>
              </w:tabs>
              <w:spacing w:after="0"/>
              <w:ind w:left="101"/>
            </w:pPr>
            <w:r w:rsidRPr="003C163F">
              <w:t xml:space="preserve">Apresentar bons conhecimentos </w:t>
            </w:r>
            <w:proofErr w:type="gramStart"/>
            <w:r w:rsidRPr="003C163F">
              <w:t>à</w:t>
            </w:r>
            <w:proofErr w:type="gramEnd"/>
            <w:r w:rsidRPr="003C163F">
              <w:t xml:space="preserve"> respeito dos tópicos citados em sala de aula.</w:t>
            </w:r>
          </w:p>
          <w:p w:rsidR="00057FCD" w:rsidRPr="003C163F" w:rsidRDefault="00057FCD" w:rsidP="00C37299">
            <w:pPr>
              <w:pStyle w:val="CorpoTab2"/>
              <w:tabs>
                <w:tab w:val="clear" w:pos="284"/>
                <w:tab w:val="left" w:pos="101"/>
              </w:tabs>
              <w:spacing w:after="0"/>
              <w:ind w:left="101"/>
            </w:pPr>
            <w:r w:rsidRPr="003C163F">
              <w:t xml:space="preserve">Apresentar bons conhecimentos </w:t>
            </w:r>
            <w:proofErr w:type="gramStart"/>
            <w:r w:rsidRPr="003C163F">
              <w:t>à</w:t>
            </w:r>
            <w:proofErr w:type="gramEnd"/>
            <w:r w:rsidRPr="003C163F">
              <w:t xml:space="preserve"> respeito do conteúdo SQL.</w:t>
            </w:r>
          </w:p>
          <w:p w:rsidR="00057FCD" w:rsidRPr="003C163F" w:rsidRDefault="00057FCD" w:rsidP="00C37299">
            <w:pPr>
              <w:pStyle w:val="CorpoTab2"/>
              <w:tabs>
                <w:tab w:val="clear" w:pos="284"/>
                <w:tab w:val="left" w:pos="101"/>
              </w:tabs>
              <w:spacing w:after="0"/>
              <w:ind w:left="101"/>
            </w:pPr>
            <w:r w:rsidRPr="003C163F">
              <w:t>Demonstrar a aplicabilidade dos SGBDS em situações reais.</w:t>
            </w:r>
          </w:p>
        </w:tc>
        <w:tc>
          <w:tcPr>
            <w:tcW w:w="2835" w:type="dxa"/>
          </w:tcPr>
          <w:p w:rsidR="00057FCD" w:rsidRPr="003C163F" w:rsidRDefault="00057FCD" w:rsidP="00C37299">
            <w:pPr>
              <w:pStyle w:val="CorpoTab2"/>
              <w:tabs>
                <w:tab w:val="clear" w:pos="284"/>
                <w:tab w:val="left" w:pos="101"/>
              </w:tabs>
              <w:spacing w:after="0"/>
              <w:ind w:left="101"/>
            </w:pPr>
            <w:r w:rsidRPr="003C163F">
              <w:t>Demonstrar domínio sobre o assunto.</w:t>
            </w:r>
          </w:p>
          <w:p w:rsidR="00057FCD" w:rsidRPr="003C163F" w:rsidRDefault="00057FCD" w:rsidP="00C37299">
            <w:pPr>
              <w:pStyle w:val="CorpoTab2"/>
              <w:tabs>
                <w:tab w:val="clear" w:pos="284"/>
                <w:tab w:val="left" w:pos="101"/>
              </w:tabs>
              <w:spacing w:after="0"/>
              <w:ind w:left="101"/>
            </w:pPr>
            <w:r w:rsidRPr="003C163F">
              <w:t xml:space="preserve">Aplicar os conceitos de </w:t>
            </w:r>
            <w:r>
              <w:t>NET através da linguagem C# ao desenvolvimento de Aplicações Web de médio porte</w:t>
            </w:r>
          </w:p>
        </w:tc>
      </w:tr>
    </w:tbl>
    <w:p w:rsidR="008C0AC6" w:rsidRDefault="008C0AC6" w:rsidP="008C0AC6">
      <w:pPr>
        <w:pStyle w:val="RodapePag"/>
      </w:pPr>
      <w:r w:rsidRPr="00194DFB">
        <w:t>Indicadores, instrumentos, critérios e evidências deverão ser identificados por competência. (vide “subsídios para a elaboração do Plano de Trabalho Docente”).</w:t>
      </w:r>
    </w:p>
    <w:p w:rsidR="008C0AC6" w:rsidRDefault="008C0AC6" w:rsidP="008C0AC6">
      <w:pPr>
        <w:sectPr w:rsidR="008C0AC6" w:rsidSect="005D72B5">
          <w:footerReference w:type="default" r:id="rId10"/>
          <w:pgSz w:w="16838" w:h="11906" w:orient="landscape" w:code="9"/>
          <w:pgMar w:top="1701" w:right="1701" w:bottom="1701" w:left="1701" w:header="851" w:footer="851" w:gutter="0"/>
          <w:cols w:space="708"/>
          <w:docGrid w:linePitch="360"/>
        </w:sectPr>
      </w:pPr>
    </w:p>
    <w:tbl>
      <w:tblPr>
        <w:tblW w:w="850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05"/>
      </w:tblGrid>
      <w:tr w:rsidR="008C0AC6" w:rsidTr="00A92126">
        <w:trPr>
          <w:trHeight w:val="567"/>
        </w:trPr>
        <w:tc>
          <w:tcPr>
            <w:tcW w:w="8505" w:type="dxa"/>
            <w:vAlign w:val="center"/>
          </w:tcPr>
          <w:p w:rsidR="008C0AC6" w:rsidRDefault="008C0AC6" w:rsidP="008C0AC6">
            <w:pPr>
              <w:pStyle w:val="Tabela1Pag"/>
              <w:rPr>
                <w:sz w:val="32"/>
              </w:rPr>
            </w:pPr>
            <w:r>
              <w:lastRenderedPageBreak/>
              <w:t>V – Material de Apoio Didático para Aluno (inclusive bibliografia)</w:t>
            </w:r>
          </w:p>
        </w:tc>
      </w:tr>
      <w:tr w:rsidR="0012226B" w:rsidRPr="009A49BE" w:rsidTr="00C37299">
        <w:trPr>
          <w:trHeight w:val="340"/>
        </w:trPr>
        <w:tc>
          <w:tcPr>
            <w:tcW w:w="8505" w:type="dxa"/>
            <w:tcBorders>
              <w:bottom w:val="nil"/>
            </w:tcBorders>
            <w:vAlign w:val="center"/>
          </w:tcPr>
          <w:p w:rsidR="0012226B" w:rsidRPr="009A49BE" w:rsidRDefault="0012226B" w:rsidP="00C37299">
            <w:pPr>
              <w:rPr>
                <w:sz w:val="20"/>
              </w:rPr>
            </w:pPr>
            <w:r w:rsidRPr="009A49BE">
              <w:rPr>
                <w:sz w:val="20"/>
              </w:rPr>
              <w:t>Apostilas do Site: www.apostilando.com.br</w:t>
            </w:r>
          </w:p>
        </w:tc>
      </w:tr>
      <w:tr w:rsidR="0012226B" w:rsidRPr="009A49BE" w:rsidTr="00C37299">
        <w:trPr>
          <w:trHeight w:val="340"/>
        </w:trPr>
        <w:tc>
          <w:tcPr>
            <w:tcW w:w="85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226B" w:rsidRPr="009A49BE" w:rsidRDefault="0012226B" w:rsidP="00C37299">
            <w:pPr>
              <w:rPr>
                <w:sz w:val="20"/>
              </w:rPr>
            </w:pPr>
            <w:r w:rsidRPr="009A49BE">
              <w:rPr>
                <w:sz w:val="20"/>
              </w:rPr>
              <w:t>Apostila desenvolvida pelos professores</w:t>
            </w:r>
          </w:p>
        </w:tc>
      </w:tr>
      <w:tr w:rsidR="0012226B" w:rsidRPr="009A49BE" w:rsidTr="00C37299">
        <w:trPr>
          <w:trHeight w:val="340"/>
        </w:trPr>
        <w:tc>
          <w:tcPr>
            <w:tcW w:w="85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226B" w:rsidRPr="009A49BE" w:rsidRDefault="0012226B" w:rsidP="00C37299">
            <w:pPr>
              <w:rPr>
                <w:sz w:val="20"/>
              </w:rPr>
            </w:pPr>
            <w:r w:rsidRPr="009A49BE">
              <w:rPr>
                <w:sz w:val="20"/>
              </w:rPr>
              <w:t>Lista de exercícios desenvolvida pelos professores</w:t>
            </w:r>
          </w:p>
        </w:tc>
      </w:tr>
    </w:tbl>
    <w:p w:rsidR="008309FC" w:rsidRDefault="008309FC" w:rsidP="008309FC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05"/>
      </w:tblGrid>
      <w:tr w:rsidR="008309FC" w:rsidTr="00E2242B">
        <w:trPr>
          <w:trHeight w:val="567"/>
        </w:trPr>
        <w:tc>
          <w:tcPr>
            <w:tcW w:w="8505" w:type="dxa"/>
            <w:vAlign w:val="center"/>
          </w:tcPr>
          <w:p w:rsidR="008309FC" w:rsidRDefault="008309FC" w:rsidP="00E2242B">
            <w:pPr>
              <w:pStyle w:val="Tabela1Pag"/>
            </w:pPr>
            <w:r w:rsidRPr="00380F4F">
              <w:t>VI – Estratégias de Recuperação Contínua e Paralela</w:t>
            </w:r>
            <w:proofErr w:type="gramStart"/>
            <w:r w:rsidRPr="00380F4F">
              <w:t xml:space="preserve">  </w:t>
            </w:r>
            <w:proofErr w:type="gramEnd"/>
            <w:r w:rsidRPr="00380F4F">
              <w:t>(para alunos com baixo rendimento/dificuldades de aprendizagem)</w:t>
            </w:r>
          </w:p>
        </w:tc>
      </w:tr>
      <w:tr w:rsidR="008309FC" w:rsidRPr="00744AB5" w:rsidTr="00E2242B">
        <w:trPr>
          <w:trHeight w:val="397"/>
        </w:trPr>
        <w:tc>
          <w:tcPr>
            <w:tcW w:w="8505" w:type="dxa"/>
            <w:vAlign w:val="center"/>
          </w:tcPr>
          <w:p w:rsidR="008309FC" w:rsidRPr="00E9369C" w:rsidRDefault="008309FC" w:rsidP="00E2242B">
            <w:pPr>
              <w:pStyle w:val="Cabealho"/>
              <w:jc w:val="both"/>
            </w:pPr>
            <w:r>
              <w:rPr>
                <w:sz w:val="18"/>
              </w:rPr>
              <w:t>Serão oferecidas atividades extras como seminários e pesquisas de modo que alcancem os objetivos mínimos exigidos. A recuperação será contínua e paralela, com atividades, recursos e metodologias diferenciadas e individualizadas com a finalidade de eliminar ou reduzir dificuldades que inviabilizam o desenvolvimento das competências citadas neste Plano de Trabalho Docente, e após estes procedimentos uma avaliação para que se verifique e se concretize tal proposta.</w:t>
            </w:r>
          </w:p>
        </w:tc>
      </w:tr>
    </w:tbl>
    <w:p w:rsidR="008309FC" w:rsidRDefault="008309FC" w:rsidP="008309FC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804"/>
        <w:gridCol w:w="1701"/>
      </w:tblGrid>
      <w:tr w:rsidR="008309FC" w:rsidTr="00E2242B">
        <w:trPr>
          <w:trHeight w:val="567"/>
        </w:trPr>
        <w:tc>
          <w:tcPr>
            <w:tcW w:w="6804" w:type="dxa"/>
            <w:vAlign w:val="center"/>
          </w:tcPr>
          <w:p w:rsidR="008309FC" w:rsidRPr="00744AB5" w:rsidRDefault="00807725" w:rsidP="00E2242B">
            <w:pPr>
              <w:pStyle w:val="Tabela1Pag"/>
            </w:pPr>
            <w:r>
              <w:t>VI</w:t>
            </w:r>
            <w:r w:rsidR="008309FC">
              <w:t>I – Identificação:</w:t>
            </w:r>
          </w:p>
        </w:tc>
        <w:tc>
          <w:tcPr>
            <w:tcW w:w="1701" w:type="dxa"/>
            <w:vAlign w:val="center"/>
          </w:tcPr>
          <w:p w:rsidR="008309FC" w:rsidRPr="00744AB5" w:rsidRDefault="008309FC" w:rsidP="00E2242B">
            <w:pPr>
              <w:pStyle w:val="Tabela1Pag"/>
            </w:pPr>
            <w:r>
              <w:t>Data</w:t>
            </w:r>
          </w:p>
        </w:tc>
      </w:tr>
      <w:tr w:rsidR="008309FC" w:rsidRPr="00744AB5" w:rsidTr="00E2242B">
        <w:trPr>
          <w:trHeight w:val="397"/>
        </w:trPr>
        <w:tc>
          <w:tcPr>
            <w:tcW w:w="6804" w:type="dxa"/>
            <w:vAlign w:val="center"/>
          </w:tcPr>
          <w:p w:rsidR="008309FC" w:rsidRPr="00744AB5" w:rsidRDefault="00576BE4" w:rsidP="00E2242B">
            <w:pPr>
              <w:pStyle w:val="Professor"/>
            </w:pPr>
            <w:r>
              <w:t>Aldy Salvino de Oliveira</w:t>
            </w:r>
          </w:p>
        </w:tc>
        <w:tc>
          <w:tcPr>
            <w:tcW w:w="1701" w:type="dxa"/>
            <w:vAlign w:val="center"/>
          </w:tcPr>
          <w:p w:rsidR="008309FC" w:rsidRPr="00744AB5" w:rsidRDefault="008309FC" w:rsidP="00E2242B">
            <w:pPr>
              <w:pStyle w:val="Cabealho"/>
              <w:rPr>
                <w:sz w:val="20"/>
              </w:rPr>
            </w:pPr>
            <w:r>
              <w:rPr>
                <w:sz w:val="20"/>
              </w:rPr>
              <w:t>01/08/2011</w:t>
            </w:r>
          </w:p>
        </w:tc>
      </w:tr>
      <w:tr w:rsidR="008309FC" w:rsidRPr="00744AB5" w:rsidTr="00E2242B">
        <w:trPr>
          <w:trHeight w:val="397"/>
        </w:trPr>
        <w:tc>
          <w:tcPr>
            <w:tcW w:w="6804" w:type="dxa"/>
            <w:vAlign w:val="center"/>
          </w:tcPr>
          <w:p w:rsidR="008309FC" w:rsidRPr="00744AB5" w:rsidRDefault="00576BE4" w:rsidP="00E2242B">
            <w:pPr>
              <w:pStyle w:val="Professor"/>
            </w:pPr>
            <w:r>
              <w:t>Luis Fernando Alves da Silva</w:t>
            </w:r>
          </w:p>
        </w:tc>
        <w:tc>
          <w:tcPr>
            <w:tcW w:w="1701" w:type="dxa"/>
            <w:vAlign w:val="center"/>
          </w:tcPr>
          <w:p w:rsidR="008309FC" w:rsidRDefault="008309FC" w:rsidP="00E2242B">
            <w:pPr>
              <w:pStyle w:val="Cabealho"/>
              <w:rPr>
                <w:sz w:val="20"/>
              </w:rPr>
            </w:pPr>
            <w:r>
              <w:rPr>
                <w:sz w:val="20"/>
              </w:rPr>
              <w:t>01/08/2011</w:t>
            </w:r>
          </w:p>
        </w:tc>
      </w:tr>
    </w:tbl>
    <w:p w:rsidR="008309FC" w:rsidRDefault="008309FC" w:rsidP="008309FC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54"/>
        <w:gridCol w:w="2551"/>
      </w:tblGrid>
      <w:tr w:rsidR="008309FC" w:rsidRPr="008C0AC6" w:rsidTr="00E2242B">
        <w:trPr>
          <w:trHeight w:val="567"/>
        </w:trPr>
        <w:tc>
          <w:tcPr>
            <w:tcW w:w="8505" w:type="dxa"/>
            <w:gridSpan w:val="2"/>
            <w:vAlign w:val="center"/>
          </w:tcPr>
          <w:p w:rsidR="008309FC" w:rsidRPr="008C0AC6" w:rsidRDefault="00807725" w:rsidP="00E2242B">
            <w:pPr>
              <w:pStyle w:val="Tabela1Pag"/>
            </w:pPr>
            <w:r>
              <w:t>VIII</w:t>
            </w:r>
            <w:r w:rsidR="008309FC" w:rsidRPr="008C0AC6">
              <w:t xml:space="preserve"> – Parecer do Coordenador de Área</w:t>
            </w:r>
          </w:p>
        </w:tc>
      </w:tr>
      <w:tr w:rsidR="008309FC" w:rsidRPr="00192CCB" w:rsidTr="00E2242B">
        <w:trPr>
          <w:trHeight w:val="1487"/>
        </w:trPr>
        <w:tc>
          <w:tcPr>
            <w:tcW w:w="8505" w:type="dxa"/>
            <w:gridSpan w:val="2"/>
            <w:vAlign w:val="center"/>
          </w:tcPr>
          <w:p w:rsidR="008309FC" w:rsidRPr="00807725" w:rsidRDefault="008309FC" w:rsidP="00E2242B">
            <w:pPr>
              <w:pStyle w:val="TextoNormal"/>
              <w:rPr>
                <w:sz w:val="20"/>
              </w:rPr>
            </w:pPr>
            <w:r w:rsidRPr="00807725">
              <w:rPr>
                <w:sz w:val="20"/>
              </w:rPr>
              <w:t>O plano de trabalho docente está de acordo com as normas da CETEC e da ETEC São José do Rio Pardo e correspondem às determinações do plano de Curso Técnico de Informática para Internet.</w:t>
            </w:r>
          </w:p>
        </w:tc>
      </w:tr>
      <w:tr w:rsidR="008309FC" w:rsidRPr="00192CCB" w:rsidTr="00E2242B">
        <w:trPr>
          <w:trHeight w:val="567"/>
        </w:trPr>
        <w:tc>
          <w:tcPr>
            <w:tcW w:w="8505" w:type="dxa"/>
            <w:gridSpan w:val="2"/>
            <w:vAlign w:val="center"/>
          </w:tcPr>
          <w:p w:rsidR="008309FC" w:rsidRPr="00192CCB" w:rsidRDefault="008309FC" w:rsidP="00E2242B">
            <w:pPr>
              <w:pStyle w:val="Tabela1Pag"/>
            </w:pPr>
            <w:r w:rsidRPr="00F8796E">
              <w:t>Coordenador</w:t>
            </w:r>
            <w:r>
              <w:t>: GUILHERME HENRIQUE DE SOUZA</w:t>
            </w:r>
          </w:p>
        </w:tc>
      </w:tr>
      <w:tr w:rsidR="008309FC" w:rsidRPr="00192CCB" w:rsidTr="00E2242B">
        <w:trPr>
          <w:trHeight w:val="567"/>
        </w:trPr>
        <w:tc>
          <w:tcPr>
            <w:tcW w:w="5954" w:type="dxa"/>
            <w:vAlign w:val="center"/>
          </w:tcPr>
          <w:p w:rsidR="008309FC" w:rsidRPr="00192CCB" w:rsidRDefault="008309FC" w:rsidP="00E2242B">
            <w:pPr>
              <w:pStyle w:val="Tabela1Pag"/>
            </w:pPr>
            <w:r w:rsidRPr="00192CCB">
              <w:t>Assinatura</w:t>
            </w:r>
          </w:p>
        </w:tc>
        <w:tc>
          <w:tcPr>
            <w:tcW w:w="2551" w:type="dxa"/>
            <w:vAlign w:val="center"/>
          </w:tcPr>
          <w:p w:rsidR="008309FC" w:rsidRPr="00192CCB" w:rsidRDefault="008309FC" w:rsidP="00E2242B">
            <w:pPr>
              <w:pStyle w:val="Tabela1Pag"/>
              <w:tabs>
                <w:tab w:val="left" w:pos="922"/>
              </w:tabs>
            </w:pPr>
            <w:r w:rsidRPr="00192CCB">
              <w:t>Data:</w:t>
            </w:r>
            <w:r>
              <w:tab/>
              <w:t>09/08/2011</w:t>
            </w:r>
          </w:p>
        </w:tc>
      </w:tr>
    </w:tbl>
    <w:p w:rsidR="008309FC" w:rsidRDefault="008309FC" w:rsidP="008309FC"/>
    <w:p w:rsidR="008C0AC6" w:rsidRDefault="008C0AC6" w:rsidP="008C0AC6">
      <w:bookmarkStart w:id="0" w:name="_GoBack"/>
      <w:bookmarkEnd w:id="0"/>
    </w:p>
    <w:sectPr w:rsidR="008C0AC6" w:rsidSect="008C0AC6">
      <w:footerReference w:type="default" r:id="rId11"/>
      <w:pgSz w:w="11906" w:h="16838" w:code="9"/>
      <w:pgMar w:top="1701" w:right="1701" w:bottom="1701" w:left="1701" w:header="851" w:footer="8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7691" w:rsidRDefault="00587691" w:rsidP="009F1DF5">
      <w:pPr>
        <w:spacing w:line="240" w:lineRule="auto"/>
      </w:pPr>
      <w:r>
        <w:separator/>
      </w:r>
    </w:p>
  </w:endnote>
  <w:endnote w:type="continuationSeparator" w:id="0">
    <w:p w:rsidR="00587691" w:rsidRDefault="00587691" w:rsidP="009F1DF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1DF5" w:rsidRPr="009F1DF5" w:rsidRDefault="009F1DF5" w:rsidP="009F1DF5">
    <w:pPr>
      <w:pStyle w:val="RodapePag"/>
    </w:pPr>
    <w:r w:rsidRPr="009F1DF5">
      <w:t xml:space="preserve">Centro Paula Souza – Coordenadoria de Ensino Técnico – </w:t>
    </w:r>
    <w:r w:rsidR="00AC2AC1">
      <w:t>Agosto</w:t>
    </w:r>
    <w:r w:rsidR="00502990">
      <w:t>/2011</w:t>
    </w:r>
    <w:r w:rsidRPr="009F1DF5">
      <w:tab/>
    </w:r>
    <w:r w:rsidRPr="009F1DF5">
      <w:fldChar w:fldCharType="begin"/>
    </w:r>
    <w:r w:rsidRPr="009F1DF5">
      <w:instrText>PAGE   \* MERGEFORMAT</w:instrText>
    </w:r>
    <w:r w:rsidRPr="009F1DF5">
      <w:fldChar w:fldCharType="separate"/>
    </w:r>
    <w:r w:rsidR="00CE7DC6">
      <w:rPr>
        <w:noProof/>
      </w:rPr>
      <w:t>23</w:t>
    </w:r>
    <w:r w:rsidRPr="009F1DF5"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0887" w:rsidRPr="009F1DF5" w:rsidRDefault="003E0887" w:rsidP="003E0887">
    <w:pPr>
      <w:pStyle w:val="RodapePag"/>
      <w:tabs>
        <w:tab w:val="clear" w:pos="8504"/>
        <w:tab w:val="right" w:pos="13467"/>
      </w:tabs>
    </w:pPr>
    <w:r w:rsidRPr="009F1DF5">
      <w:t xml:space="preserve">Centro Paula Souza – Coordenadoria de Ensino Técnico – </w:t>
    </w:r>
    <w:r w:rsidR="00AC2AC1">
      <w:t>Agosto</w:t>
    </w:r>
    <w:r w:rsidR="00502990">
      <w:t>/2011</w:t>
    </w:r>
    <w:r w:rsidRPr="009F1DF5">
      <w:tab/>
    </w:r>
    <w:r w:rsidRPr="009F1DF5">
      <w:fldChar w:fldCharType="begin"/>
    </w:r>
    <w:r w:rsidRPr="009F1DF5">
      <w:instrText>PAGE   \* MERGEFORMAT</w:instrText>
    </w:r>
    <w:r w:rsidRPr="009F1DF5">
      <w:fldChar w:fldCharType="separate"/>
    </w:r>
    <w:r w:rsidR="00CE7DC6">
      <w:rPr>
        <w:noProof/>
      </w:rPr>
      <w:t>26</w:t>
    </w:r>
    <w:r w:rsidRPr="009F1DF5"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0AC6" w:rsidRPr="009F1DF5" w:rsidRDefault="008C0AC6" w:rsidP="008C0AC6">
    <w:pPr>
      <w:pStyle w:val="RodapePag"/>
      <w:tabs>
        <w:tab w:val="clear" w:pos="4252"/>
        <w:tab w:val="clear" w:pos="8504"/>
        <w:tab w:val="right" w:pos="8505"/>
      </w:tabs>
    </w:pPr>
    <w:r w:rsidRPr="009F1DF5">
      <w:t xml:space="preserve">Centro Paula Souza – Coordenadoria de Ensino Técnico – </w:t>
    </w:r>
    <w:r w:rsidR="00AC2AC1">
      <w:t>Agosto</w:t>
    </w:r>
    <w:r w:rsidR="00502990">
      <w:t>/2011</w:t>
    </w:r>
    <w:r w:rsidRPr="009F1DF5">
      <w:tab/>
    </w:r>
    <w:r w:rsidRPr="009F1DF5">
      <w:fldChar w:fldCharType="begin"/>
    </w:r>
    <w:r w:rsidRPr="009F1DF5">
      <w:instrText>PAGE   \* MERGEFORMAT</w:instrText>
    </w:r>
    <w:r w:rsidRPr="009F1DF5">
      <w:fldChar w:fldCharType="separate"/>
    </w:r>
    <w:r w:rsidR="00CE7DC6">
      <w:rPr>
        <w:noProof/>
      </w:rPr>
      <w:t>27</w:t>
    </w:r>
    <w:r w:rsidRPr="009F1DF5"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7691" w:rsidRDefault="00587691" w:rsidP="009F1DF5">
      <w:pPr>
        <w:spacing w:line="240" w:lineRule="auto"/>
      </w:pPr>
      <w:r>
        <w:separator/>
      </w:r>
    </w:p>
  </w:footnote>
  <w:footnote w:type="continuationSeparator" w:id="0">
    <w:p w:rsidR="00587691" w:rsidRDefault="00587691" w:rsidP="009F1DF5">
      <w:pPr>
        <w:spacing w:line="240" w:lineRule="auto"/>
      </w:pPr>
      <w:r>
        <w:continuationSeparator/>
      </w:r>
    </w:p>
  </w:footnote>
  <w:footnote w:id="1">
    <w:p w:rsidR="005D72B5" w:rsidRDefault="005D72B5" w:rsidP="0088290F">
      <w:pPr>
        <w:pStyle w:val="RodapePag"/>
      </w:pPr>
      <w:r>
        <w:rPr>
          <w:rStyle w:val="Refdenotaderodap"/>
        </w:rPr>
        <w:footnoteRef/>
      </w:r>
      <w:r>
        <w:t xml:space="preserve"> Vide capítulo 3 do Plano de Curso</w:t>
      </w:r>
    </w:p>
  </w:footnote>
  <w:footnote w:id="2">
    <w:p w:rsidR="00FB5E8E" w:rsidRDefault="00FB5E8E" w:rsidP="00FB5E8E">
      <w:pPr>
        <w:pStyle w:val="RodapePag"/>
      </w:pPr>
      <w:r>
        <w:rPr>
          <w:rStyle w:val="Refdenotaderodap"/>
        </w:rPr>
        <w:t>1</w:t>
      </w:r>
      <w:r>
        <w:t xml:space="preserve"> Relacionar em ordem didática </w:t>
      </w:r>
    </w:p>
  </w:footnote>
  <w:footnote w:id="3">
    <w:p w:rsidR="00FB5E8E" w:rsidRDefault="00FB5E8E" w:rsidP="00FB5E8E">
      <w:pPr>
        <w:pStyle w:val="RodapePag"/>
      </w:pPr>
      <w:r>
        <w:rPr>
          <w:rStyle w:val="Refdenotaderodap"/>
        </w:rPr>
        <w:t>2</w:t>
      </w:r>
      <w:r>
        <w:t xml:space="preserve"> Relacionar de acordo com cada habilidade e base tecnológica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26F6F"/>
    <w:multiLevelType w:val="hybridMultilevel"/>
    <w:tmpl w:val="82022C54"/>
    <w:lvl w:ilvl="0" w:tplc="8EB0970E">
      <w:numFmt w:val="bullet"/>
      <w:lvlText w:val="•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0C39BE"/>
    <w:multiLevelType w:val="hybridMultilevel"/>
    <w:tmpl w:val="DD2CA4A8"/>
    <w:lvl w:ilvl="0" w:tplc="656E81E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  <w:i w:val="0"/>
        <w:iCs w:val="0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70937EA"/>
    <w:multiLevelType w:val="hybridMultilevel"/>
    <w:tmpl w:val="DF96FF3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7465BB"/>
    <w:multiLevelType w:val="hybridMultilevel"/>
    <w:tmpl w:val="E1D67E9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E33285C"/>
    <w:multiLevelType w:val="hybridMultilevel"/>
    <w:tmpl w:val="3710B804"/>
    <w:lvl w:ilvl="0" w:tplc="656E81E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  <w:i w:val="0"/>
        <w:iCs w:val="0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8FC6A1F"/>
    <w:multiLevelType w:val="hybridMultilevel"/>
    <w:tmpl w:val="3B0CA036"/>
    <w:lvl w:ilvl="0" w:tplc="656E81E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  <w:i w:val="0"/>
        <w:iCs w:val="0"/>
      </w:rPr>
    </w:lvl>
    <w:lvl w:ilvl="1" w:tplc="32CAD2F4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 w:val="0"/>
        <w:bCs w:val="0"/>
        <w:i w:val="0"/>
        <w:iCs w:val="0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2812111"/>
    <w:multiLevelType w:val="hybridMultilevel"/>
    <w:tmpl w:val="99C4A392"/>
    <w:lvl w:ilvl="0" w:tplc="8EB0970E">
      <w:numFmt w:val="bullet"/>
      <w:lvlText w:val="•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B8C3002"/>
    <w:multiLevelType w:val="hybridMultilevel"/>
    <w:tmpl w:val="CE0A0608"/>
    <w:lvl w:ilvl="0" w:tplc="8EB0970E">
      <w:numFmt w:val="bullet"/>
      <w:lvlText w:val="•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FE62297"/>
    <w:multiLevelType w:val="hybridMultilevel"/>
    <w:tmpl w:val="956A82FC"/>
    <w:lvl w:ilvl="0" w:tplc="60C87272">
      <w:start w:val="1"/>
      <w:numFmt w:val="bullet"/>
      <w:pStyle w:val="CorpoTa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5517DB4"/>
    <w:multiLevelType w:val="hybridMultilevel"/>
    <w:tmpl w:val="82348E86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5"/>
  </w:num>
  <w:num w:numId="4">
    <w:abstractNumId w:val="1"/>
  </w:num>
  <w:num w:numId="5">
    <w:abstractNumId w:val="4"/>
  </w:num>
  <w:num w:numId="6">
    <w:abstractNumId w:val="3"/>
  </w:num>
  <w:num w:numId="7">
    <w:abstractNumId w:val="2"/>
  </w:num>
  <w:num w:numId="8">
    <w:abstractNumId w:val="0"/>
  </w:num>
  <w:num w:numId="9">
    <w:abstractNumId w:val="7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6BE4"/>
    <w:rsid w:val="00020503"/>
    <w:rsid w:val="00057FCD"/>
    <w:rsid w:val="0009174B"/>
    <w:rsid w:val="0012226B"/>
    <w:rsid w:val="001B1E54"/>
    <w:rsid w:val="00396977"/>
    <w:rsid w:val="003C163F"/>
    <w:rsid w:val="003E0887"/>
    <w:rsid w:val="004176C7"/>
    <w:rsid w:val="004E7A36"/>
    <w:rsid w:val="00502990"/>
    <w:rsid w:val="00572234"/>
    <w:rsid w:val="00576BE4"/>
    <w:rsid w:val="00587691"/>
    <w:rsid w:val="005D72B5"/>
    <w:rsid w:val="006330AC"/>
    <w:rsid w:val="006F4D93"/>
    <w:rsid w:val="007762A7"/>
    <w:rsid w:val="00807725"/>
    <w:rsid w:val="008309FC"/>
    <w:rsid w:val="0088290F"/>
    <w:rsid w:val="008C0AC6"/>
    <w:rsid w:val="009C7966"/>
    <w:rsid w:val="009F1DF5"/>
    <w:rsid w:val="00A21F33"/>
    <w:rsid w:val="00A92126"/>
    <w:rsid w:val="00AC2AC1"/>
    <w:rsid w:val="00B066E7"/>
    <w:rsid w:val="00B166AA"/>
    <w:rsid w:val="00BC1A78"/>
    <w:rsid w:val="00C85699"/>
    <w:rsid w:val="00CE7DC6"/>
    <w:rsid w:val="00D31AE2"/>
    <w:rsid w:val="00D55CF7"/>
    <w:rsid w:val="00D71CEB"/>
    <w:rsid w:val="00E2242B"/>
    <w:rsid w:val="00F85941"/>
    <w:rsid w:val="00FB5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1DF5"/>
    <w:pPr>
      <w:spacing w:line="276" w:lineRule="auto"/>
    </w:pPr>
    <w:rPr>
      <w:rFonts w:ascii="Arial" w:hAnsi="Arial" w:cs="Arial"/>
      <w:sz w:val="22"/>
      <w:szCs w:val="22"/>
      <w:lang w:eastAsia="en-US"/>
    </w:rPr>
  </w:style>
  <w:style w:type="paragraph" w:styleId="Ttulo3">
    <w:name w:val="heading 3"/>
    <w:basedOn w:val="Normal"/>
    <w:next w:val="Normal"/>
    <w:link w:val="Ttulo3Char"/>
    <w:qFormat/>
    <w:rsid w:val="0088290F"/>
    <w:pPr>
      <w:keepNext/>
      <w:spacing w:line="240" w:lineRule="auto"/>
      <w:outlineLvl w:val="2"/>
    </w:pPr>
    <w:rPr>
      <w:rFonts w:eastAsia="Times New Roman" w:cs="Times New Roman"/>
      <w:b/>
      <w:bCs/>
      <w:sz w:val="24"/>
      <w:szCs w:val="24"/>
      <w:lang w:eastAsia="pt-BR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FB5E8E"/>
    <w:pPr>
      <w:keepNext/>
      <w:spacing w:before="240" w:after="60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8C0AC6"/>
    <w:pPr>
      <w:spacing w:before="240" w:after="60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FB5E8E"/>
    <w:pPr>
      <w:spacing w:before="240" w:after="60"/>
      <w:outlineLvl w:val="6"/>
    </w:pPr>
    <w:rPr>
      <w:rFonts w:ascii="Calibri" w:eastAsia="Times New Roman" w:hAnsi="Calibri" w:cs="Times New Roman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9F1DF5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har">
    <w:name w:val="Cabeçalho Char"/>
    <w:link w:val="Cabealho"/>
    <w:uiPriority w:val="99"/>
    <w:rsid w:val="009F1DF5"/>
    <w:rPr>
      <w:rFonts w:ascii="Arial" w:hAnsi="Arial" w:cs="Arial"/>
    </w:rPr>
  </w:style>
  <w:style w:type="paragraph" w:styleId="Rodap">
    <w:name w:val="footer"/>
    <w:basedOn w:val="Normal"/>
    <w:link w:val="RodapChar"/>
    <w:uiPriority w:val="99"/>
    <w:unhideWhenUsed/>
    <w:rsid w:val="009F1DF5"/>
    <w:pPr>
      <w:tabs>
        <w:tab w:val="center" w:pos="4252"/>
        <w:tab w:val="right" w:pos="8504"/>
      </w:tabs>
      <w:spacing w:line="240" w:lineRule="auto"/>
    </w:pPr>
  </w:style>
  <w:style w:type="character" w:customStyle="1" w:styleId="RodapChar">
    <w:name w:val="Rodapé Char"/>
    <w:link w:val="Rodap"/>
    <w:uiPriority w:val="99"/>
    <w:rsid w:val="009F1DF5"/>
    <w:rPr>
      <w:rFonts w:ascii="Arial" w:hAnsi="Arial" w:cs="Arial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9F1DF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semiHidden/>
    <w:rsid w:val="009F1DF5"/>
    <w:rPr>
      <w:rFonts w:ascii="Tahoma" w:hAnsi="Tahoma" w:cs="Tahoma"/>
      <w:sz w:val="16"/>
      <w:szCs w:val="16"/>
    </w:rPr>
  </w:style>
  <w:style w:type="paragraph" w:customStyle="1" w:styleId="RodapePag">
    <w:name w:val="Rodape Pag"/>
    <w:basedOn w:val="Rodap"/>
    <w:link w:val="RodapePagChar"/>
    <w:qFormat/>
    <w:rsid w:val="009F1DF5"/>
    <w:rPr>
      <w:sz w:val="18"/>
    </w:rPr>
  </w:style>
  <w:style w:type="paragraph" w:customStyle="1" w:styleId="TextoNormal">
    <w:name w:val="Texto Normal"/>
    <w:basedOn w:val="Normal"/>
    <w:link w:val="TextoNormalChar"/>
    <w:qFormat/>
    <w:rsid w:val="0088290F"/>
    <w:pPr>
      <w:jc w:val="both"/>
    </w:pPr>
  </w:style>
  <w:style w:type="character" w:customStyle="1" w:styleId="RodapePagChar">
    <w:name w:val="Rodape Pag Char"/>
    <w:link w:val="RodapePag"/>
    <w:rsid w:val="009F1DF5"/>
    <w:rPr>
      <w:rFonts w:ascii="Arial" w:hAnsi="Arial" w:cs="Arial"/>
      <w:sz w:val="18"/>
    </w:rPr>
  </w:style>
  <w:style w:type="paragraph" w:styleId="Corpodetexto2">
    <w:name w:val="Body Text 2"/>
    <w:basedOn w:val="Normal"/>
    <w:link w:val="Corpodetexto2Char"/>
    <w:rsid w:val="005D72B5"/>
    <w:pPr>
      <w:spacing w:line="240" w:lineRule="auto"/>
      <w:jc w:val="center"/>
    </w:pPr>
    <w:rPr>
      <w:rFonts w:eastAsia="Times New Roman" w:cs="Times New Roman"/>
      <w:sz w:val="52"/>
      <w:szCs w:val="24"/>
      <w:lang w:eastAsia="pt-BR"/>
    </w:rPr>
  </w:style>
  <w:style w:type="character" w:customStyle="1" w:styleId="TextoNormalChar">
    <w:name w:val="Texto Normal Char"/>
    <w:link w:val="TextoNormal"/>
    <w:rsid w:val="0088290F"/>
    <w:rPr>
      <w:rFonts w:ascii="Arial" w:hAnsi="Arial" w:cs="Arial"/>
      <w:sz w:val="22"/>
      <w:szCs w:val="22"/>
      <w:lang w:eastAsia="en-US"/>
    </w:rPr>
  </w:style>
  <w:style w:type="character" w:customStyle="1" w:styleId="Corpodetexto2Char">
    <w:name w:val="Corpo de texto 2 Char"/>
    <w:link w:val="Corpodetexto2"/>
    <w:rsid w:val="005D72B5"/>
    <w:rPr>
      <w:rFonts w:ascii="Arial" w:eastAsia="Times New Roman" w:hAnsi="Arial"/>
      <w:sz w:val="52"/>
      <w:szCs w:val="24"/>
    </w:rPr>
  </w:style>
  <w:style w:type="paragraph" w:styleId="Textodenotaderodap">
    <w:name w:val="footnote text"/>
    <w:basedOn w:val="Normal"/>
    <w:link w:val="TextodenotaderodapChar"/>
    <w:semiHidden/>
    <w:rsid w:val="005D72B5"/>
    <w:pPr>
      <w:spacing w:line="240" w:lineRule="auto"/>
    </w:pPr>
    <w:rPr>
      <w:rFonts w:ascii="Times New Roman" w:eastAsia="Times New Roman" w:hAnsi="Times New Roman" w:cs="Times New Roman"/>
      <w:sz w:val="20"/>
      <w:szCs w:val="24"/>
      <w:lang w:eastAsia="pt-BR"/>
    </w:rPr>
  </w:style>
  <w:style w:type="character" w:customStyle="1" w:styleId="TextodenotaderodapChar">
    <w:name w:val="Texto de nota de rodapé Char"/>
    <w:link w:val="Textodenotaderodap"/>
    <w:semiHidden/>
    <w:rsid w:val="005D72B5"/>
    <w:rPr>
      <w:rFonts w:ascii="Times New Roman" w:eastAsia="Times New Roman" w:hAnsi="Times New Roman"/>
      <w:szCs w:val="24"/>
    </w:rPr>
  </w:style>
  <w:style w:type="character" w:styleId="Refdenotaderodap">
    <w:name w:val="footnote reference"/>
    <w:semiHidden/>
    <w:rsid w:val="005D72B5"/>
    <w:rPr>
      <w:vertAlign w:val="superscript"/>
    </w:rPr>
  </w:style>
  <w:style w:type="paragraph" w:customStyle="1" w:styleId="Tabela1Pag">
    <w:name w:val="Tabela 1/Pag"/>
    <w:basedOn w:val="TextoNormal"/>
    <w:link w:val="Tabela1PagChar"/>
    <w:qFormat/>
    <w:rsid w:val="008C0AC6"/>
    <w:rPr>
      <w:b/>
    </w:rPr>
  </w:style>
  <w:style w:type="paragraph" w:customStyle="1" w:styleId="CorpoTab1">
    <w:name w:val="Corpo Tab 1"/>
    <w:basedOn w:val="TextoNormal"/>
    <w:link w:val="CorpoTab1Char"/>
    <w:qFormat/>
    <w:rsid w:val="00C85699"/>
    <w:pPr>
      <w:numPr>
        <w:numId w:val="2"/>
      </w:numPr>
      <w:tabs>
        <w:tab w:val="left" w:pos="284"/>
      </w:tabs>
      <w:spacing w:after="60"/>
      <w:ind w:left="284" w:hanging="284"/>
    </w:pPr>
    <w:rPr>
      <w:sz w:val="20"/>
    </w:rPr>
  </w:style>
  <w:style w:type="character" w:customStyle="1" w:styleId="Tabela1PagChar">
    <w:name w:val="Tabela 1/Pag Char"/>
    <w:link w:val="Tabela1Pag"/>
    <w:rsid w:val="008C0AC6"/>
    <w:rPr>
      <w:rFonts w:ascii="Arial" w:hAnsi="Arial" w:cs="Arial"/>
      <w:b/>
      <w:sz w:val="22"/>
      <w:szCs w:val="22"/>
      <w:lang w:eastAsia="en-US"/>
    </w:rPr>
  </w:style>
  <w:style w:type="paragraph" w:customStyle="1" w:styleId="ComponenteCurricular">
    <w:name w:val="Componente Curricular"/>
    <w:basedOn w:val="TextoNormal"/>
    <w:link w:val="ComponenteCurricularChar"/>
    <w:qFormat/>
    <w:rsid w:val="0088290F"/>
  </w:style>
  <w:style w:type="character" w:customStyle="1" w:styleId="CorpoTab1Char">
    <w:name w:val="Corpo Tab 1 Char"/>
    <w:basedOn w:val="TextoNormalChar"/>
    <w:link w:val="CorpoTab1"/>
    <w:rsid w:val="00C85699"/>
    <w:rPr>
      <w:rFonts w:ascii="Arial" w:hAnsi="Arial" w:cs="Arial"/>
      <w:sz w:val="22"/>
      <w:szCs w:val="22"/>
      <w:lang w:eastAsia="en-US"/>
    </w:rPr>
  </w:style>
  <w:style w:type="character" w:customStyle="1" w:styleId="Ttulo3Char">
    <w:name w:val="Título 3 Char"/>
    <w:link w:val="Ttulo3"/>
    <w:rsid w:val="0088290F"/>
    <w:rPr>
      <w:rFonts w:ascii="Arial" w:eastAsia="Times New Roman" w:hAnsi="Arial"/>
      <w:b/>
      <w:bCs/>
      <w:sz w:val="24"/>
      <w:szCs w:val="24"/>
    </w:rPr>
  </w:style>
  <w:style w:type="character" w:customStyle="1" w:styleId="ComponenteCurricularChar">
    <w:name w:val="Componente Curricular Char"/>
    <w:basedOn w:val="TextoNormalChar"/>
    <w:link w:val="ComponenteCurricular"/>
    <w:rsid w:val="0088290F"/>
    <w:rPr>
      <w:rFonts w:ascii="Arial" w:hAnsi="Arial" w:cs="Arial"/>
      <w:sz w:val="22"/>
      <w:szCs w:val="22"/>
      <w:lang w:eastAsia="en-US"/>
    </w:rPr>
  </w:style>
  <w:style w:type="paragraph" w:customStyle="1" w:styleId="Tabela2">
    <w:name w:val="Tabela 2"/>
    <w:basedOn w:val="Tabela1Pag"/>
    <w:link w:val="Tabela2Char"/>
    <w:qFormat/>
    <w:rsid w:val="0088290F"/>
    <w:pPr>
      <w:jc w:val="center"/>
    </w:pPr>
  </w:style>
  <w:style w:type="paragraph" w:customStyle="1" w:styleId="CorpoTab2">
    <w:name w:val="Corpo Tab2"/>
    <w:basedOn w:val="CorpoTab1"/>
    <w:link w:val="CorpoTab2Char"/>
    <w:qFormat/>
    <w:rsid w:val="0088290F"/>
    <w:pPr>
      <w:numPr>
        <w:numId w:val="0"/>
      </w:numPr>
      <w:spacing w:line="240" w:lineRule="auto"/>
    </w:pPr>
  </w:style>
  <w:style w:type="character" w:customStyle="1" w:styleId="Tabela2Char">
    <w:name w:val="Tabela 2 Char"/>
    <w:basedOn w:val="Tabela1PagChar"/>
    <w:link w:val="Tabela2"/>
    <w:rsid w:val="0088290F"/>
    <w:rPr>
      <w:rFonts w:ascii="Arial" w:hAnsi="Arial" w:cs="Arial"/>
      <w:b/>
      <w:sz w:val="22"/>
      <w:szCs w:val="22"/>
      <w:lang w:eastAsia="en-US"/>
    </w:rPr>
  </w:style>
  <w:style w:type="paragraph" w:customStyle="1" w:styleId="Disciplina">
    <w:name w:val="Disciplina"/>
    <w:basedOn w:val="Normal"/>
    <w:link w:val="DisciplinaChar"/>
    <w:qFormat/>
    <w:rsid w:val="004E7A36"/>
    <w:pPr>
      <w:tabs>
        <w:tab w:val="right" w:pos="13438"/>
      </w:tabs>
      <w:spacing w:before="240" w:after="240"/>
    </w:pPr>
    <w:rPr>
      <w:b/>
      <w:szCs w:val="20"/>
    </w:rPr>
  </w:style>
  <w:style w:type="character" w:customStyle="1" w:styleId="CorpoTab2Char">
    <w:name w:val="Corpo Tab2 Char"/>
    <w:basedOn w:val="CorpoTab1Char"/>
    <w:link w:val="CorpoTab2"/>
    <w:rsid w:val="0088290F"/>
    <w:rPr>
      <w:rFonts w:ascii="Arial" w:hAnsi="Arial" w:cs="Arial"/>
      <w:sz w:val="22"/>
      <w:szCs w:val="22"/>
      <w:lang w:eastAsia="en-US"/>
    </w:rPr>
  </w:style>
  <w:style w:type="character" w:customStyle="1" w:styleId="Ttulo4Char">
    <w:name w:val="Título 4 Char"/>
    <w:link w:val="Ttulo4"/>
    <w:uiPriority w:val="9"/>
    <w:semiHidden/>
    <w:rsid w:val="00FB5E8E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DisciplinaChar">
    <w:name w:val="Disciplina Char"/>
    <w:link w:val="Disciplina"/>
    <w:rsid w:val="004E7A36"/>
    <w:rPr>
      <w:rFonts w:ascii="Arial" w:hAnsi="Arial" w:cs="Arial"/>
      <w:b/>
      <w:sz w:val="22"/>
      <w:lang w:eastAsia="en-US"/>
    </w:rPr>
  </w:style>
  <w:style w:type="character" w:customStyle="1" w:styleId="Ttulo7Char">
    <w:name w:val="Título 7 Char"/>
    <w:link w:val="Ttulo7"/>
    <w:uiPriority w:val="9"/>
    <w:semiHidden/>
    <w:rsid w:val="00FB5E8E"/>
    <w:rPr>
      <w:rFonts w:ascii="Calibri" w:eastAsia="Times New Roman" w:hAnsi="Calibri" w:cs="Times New Roman"/>
      <w:sz w:val="24"/>
      <w:szCs w:val="24"/>
      <w:lang w:eastAsia="en-US"/>
    </w:rPr>
  </w:style>
  <w:style w:type="character" w:customStyle="1" w:styleId="Ttulo5Char">
    <w:name w:val="Título 5 Char"/>
    <w:link w:val="Ttulo5"/>
    <w:uiPriority w:val="9"/>
    <w:semiHidden/>
    <w:rsid w:val="008C0AC6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paragraph" w:styleId="Corpodetexto3">
    <w:name w:val="Body Text 3"/>
    <w:basedOn w:val="Normal"/>
    <w:link w:val="Corpodetexto3Char"/>
    <w:rsid w:val="008C0AC6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pt-BR"/>
    </w:rPr>
  </w:style>
  <w:style w:type="character" w:customStyle="1" w:styleId="Corpodetexto3Char">
    <w:name w:val="Corpo de texto 3 Char"/>
    <w:link w:val="Corpodetexto3"/>
    <w:rsid w:val="008C0AC6"/>
    <w:rPr>
      <w:rFonts w:ascii="Times New Roman" w:eastAsia="Times New Roman" w:hAnsi="Times New Roman"/>
      <w:sz w:val="16"/>
      <w:szCs w:val="16"/>
    </w:rPr>
  </w:style>
  <w:style w:type="paragraph" w:customStyle="1" w:styleId="Professor">
    <w:name w:val="Professor"/>
    <w:basedOn w:val="Cabealho"/>
    <w:link w:val="ProfessorChar"/>
    <w:qFormat/>
    <w:rsid w:val="00B166AA"/>
    <w:rPr>
      <w:sz w:val="20"/>
    </w:rPr>
  </w:style>
  <w:style w:type="paragraph" w:styleId="PargrafodaLista">
    <w:name w:val="List Paragraph"/>
    <w:basedOn w:val="Normal"/>
    <w:uiPriority w:val="34"/>
    <w:qFormat/>
    <w:rsid w:val="003C163F"/>
    <w:pPr>
      <w:ind w:left="720"/>
      <w:contextualSpacing/>
    </w:pPr>
  </w:style>
  <w:style w:type="character" w:customStyle="1" w:styleId="ProfessorChar">
    <w:name w:val="Professor Char"/>
    <w:link w:val="Professor"/>
    <w:rsid w:val="00B166AA"/>
    <w:rPr>
      <w:rFonts w:ascii="Arial" w:hAnsi="Arial" w:cs="Arial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1DF5"/>
    <w:pPr>
      <w:spacing w:line="276" w:lineRule="auto"/>
    </w:pPr>
    <w:rPr>
      <w:rFonts w:ascii="Arial" w:hAnsi="Arial" w:cs="Arial"/>
      <w:sz w:val="22"/>
      <w:szCs w:val="22"/>
      <w:lang w:eastAsia="en-US"/>
    </w:rPr>
  </w:style>
  <w:style w:type="paragraph" w:styleId="Ttulo3">
    <w:name w:val="heading 3"/>
    <w:basedOn w:val="Normal"/>
    <w:next w:val="Normal"/>
    <w:link w:val="Ttulo3Char"/>
    <w:qFormat/>
    <w:rsid w:val="0088290F"/>
    <w:pPr>
      <w:keepNext/>
      <w:spacing w:line="240" w:lineRule="auto"/>
      <w:outlineLvl w:val="2"/>
    </w:pPr>
    <w:rPr>
      <w:rFonts w:eastAsia="Times New Roman" w:cs="Times New Roman"/>
      <w:b/>
      <w:bCs/>
      <w:sz w:val="24"/>
      <w:szCs w:val="24"/>
      <w:lang w:eastAsia="pt-BR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FB5E8E"/>
    <w:pPr>
      <w:keepNext/>
      <w:spacing w:before="240" w:after="60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8C0AC6"/>
    <w:pPr>
      <w:spacing w:before="240" w:after="60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FB5E8E"/>
    <w:pPr>
      <w:spacing w:before="240" w:after="60"/>
      <w:outlineLvl w:val="6"/>
    </w:pPr>
    <w:rPr>
      <w:rFonts w:ascii="Calibri" w:eastAsia="Times New Roman" w:hAnsi="Calibri" w:cs="Times New Roman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9F1DF5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har">
    <w:name w:val="Cabeçalho Char"/>
    <w:link w:val="Cabealho"/>
    <w:uiPriority w:val="99"/>
    <w:rsid w:val="009F1DF5"/>
    <w:rPr>
      <w:rFonts w:ascii="Arial" w:hAnsi="Arial" w:cs="Arial"/>
    </w:rPr>
  </w:style>
  <w:style w:type="paragraph" w:styleId="Rodap">
    <w:name w:val="footer"/>
    <w:basedOn w:val="Normal"/>
    <w:link w:val="RodapChar"/>
    <w:uiPriority w:val="99"/>
    <w:unhideWhenUsed/>
    <w:rsid w:val="009F1DF5"/>
    <w:pPr>
      <w:tabs>
        <w:tab w:val="center" w:pos="4252"/>
        <w:tab w:val="right" w:pos="8504"/>
      </w:tabs>
      <w:spacing w:line="240" w:lineRule="auto"/>
    </w:pPr>
  </w:style>
  <w:style w:type="character" w:customStyle="1" w:styleId="RodapChar">
    <w:name w:val="Rodapé Char"/>
    <w:link w:val="Rodap"/>
    <w:uiPriority w:val="99"/>
    <w:rsid w:val="009F1DF5"/>
    <w:rPr>
      <w:rFonts w:ascii="Arial" w:hAnsi="Arial" w:cs="Arial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9F1DF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semiHidden/>
    <w:rsid w:val="009F1DF5"/>
    <w:rPr>
      <w:rFonts w:ascii="Tahoma" w:hAnsi="Tahoma" w:cs="Tahoma"/>
      <w:sz w:val="16"/>
      <w:szCs w:val="16"/>
    </w:rPr>
  </w:style>
  <w:style w:type="paragraph" w:customStyle="1" w:styleId="RodapePag">
    <w:name w:val="Rodape Pag"/>
    <w:basedOn w:val="Rodap"/>
    <w:link w:val="RodapePagChar"/>
    <w:qFormat/>
    <w:rsid w:val="009F1DF5"/>
    <w:rPr>
      <w:sz w:val="18"/>
    </w:rPr>
  </w:style>
  <w:style w:type="paragraph" w:customStyle="1" w:styleId="TextoNormal">
    <w:name w:val="Texto Normal"/>
    <w:basedOn w:val="Normal"/>
    <w:link w:val="TextoNormalChar"/>
    <w:qFormat/>
    <w:rsid w:val="0088290F"/>
    <w:pPr>
      <w:jc w:val="both"/>
    </w:pPr>
  </w:style>
  <w:style w:type="character" w:customStyle="1" w:styleId="RodapePagChar">
    <w:name w:val="Rodape Pag Char"/>
    <w:link w:val="RodapePag"/>
    <w:rsid w:val="009F1DF5"/>
    <w:rPr>
      <w:rFonts w:ascii="Arial" w:hAnsi="Arial" w:cs="Arial"/>
      <w:sz w:val="18"/>
    </w:rPr>
  </w:style>
  <w:style w:type="paragraph" w:styleId="Corpodetexto2">
    <w:name w:val="Body Text 2"/>
    <w:basedOn w:val="Normal"/>
    <w:link w:val="Corpodetexto2Char"/>
    <w:rsid w:val="005D72B5"/>
    <w:pPr>
      <w:spacing w:line="240" w:lineRule="auto"/>
      <w:jc w:val="center"/>
    </w:pPr>
    <w:rPr>
      <w:rFonts w:eastAsia="Times New Roman" w:cs="Times New Roman"/>
      <w:sz w:val="52"/>
      <w:szCs w:val="24"/>
      <w:lang w:eastAsia="pt-BR"/>
    </w:rPr>
  </w:style>
  <w:style w:type="character" w:customStyle="1" w:styleId="TextoNormalChar">
    <w:name w:val="Texto Normal Char"/>
    <w:link w:val="TextoNormal"/>
    <w:rsid w:val="0088290F"/>
    <w:rPr>
      <w:rFonts w:ascii="Arial" w:hAnsi="Arial" w:cs="Arial"/>
      <w:sz w:val="22"/>
      <w:szCs w:val="22"/>
      <w:lang w:eastAsia="en-US"/>
    </w:rPr>
  </w:style>
  <w:style w:type="character" w:customStyle="1" w:styleId="Corpodetexto2Char">
    <w:name w:val="Corpo de texto 2 Char"/>
    <w:link w:val="Corpodetexto2"/>
    <w:rsid w:val="005D72B5"/>
    <w:rPr>
      <w:rFonts w:ascii="Arial" w:eastAsia="Times New Roman" w:hAnsi="Arial"/>
      <w:sz w:val="52"/>
      <w:szCs w:val="24"/>
    </w:rPr>
  </w:style>
  <w:style w:type="paragraph" w:styleId="Textodenotaderodap">
    <w:name w:val="footnote text"/>
    <w:basedOn w:val="Normal"/>
    <w:link w:val="TextodenotaderodapChar"/>
    <w:semiHidden/>
    <w:rsid w:val="005D72B5"/>
    <w:pPr>
      <w:spacing w:line="240" w:lineRule="auto"/>
    </w:pPr>
    <w:rPr>
      <w:rFonts w:ascii="Times New Roman" w:eastAsia="Times New Roman" w:hAnsi="Times New Roman" w:cs="Times New Roman"/>
      <w:sz w:val="20"/>
      <w:szCs w:val="24"/>
      <w:lang w:eastAsia="pt-BR"/>
    </w:rPr>
  </w:style>
  <w:style w:type="character" w:customStyle="1" w:styleId="TextodenotaderodapChar">
    <w:name w:val="Texto de nota de rodapé Char"/>
    <w:link w:val="Textodenotaderodap"/>
    <w:semiHidden/>
    <w:rsid w:val="005D72B5"/>
    <w:rPr>
      <w:rFonts w:ascii="Times New Roman" w:eastAsia="Times New Roman" w:hAnsi="Times New Roman"/>
      <w:szCs w:val="24"/>
    </w:rPr>
  </w:style>
  <w:style w:type="character" w:styleId="Refdenotaderodap">
    <w:name w:val="footnote reference"/>
    <w:semiHidden/>
    <w:rsid w:val="005D72B5"/>
    <w:rPr>
      <w:vertAlign w:val="superscript"/>
    </w:rPr>
  </w:style>
  <w:style w:type="paragraph" w:customStyle="1" w:styleId="Tabela1Pag">
    <w:name w:val="Tabela 1/Pag"/>
    <w:basedOn w:val="TextoNormal"/>
    <w:link w:val="Tabela1PagChar"/>
    <w:qFormat/>
    <w:rsid w:val="008C0AC6"/>
    <w:rPr>
      <w:b/>
    </w:rPr>
  </w:style>
  <w:style w:type="paragraph" w:customStyle="1" w:styleId="CorpoTab1">
    <w:name w:val="Corpo Tab 1"/>
    <w:basedOn w:val="TextoNormal"/>
    <w:link w:val="CorpoTab1Char"/>
    <w:qFormat/>
    <w:rsid w:val="00C85699"/>
    <w:pPr>
      <w:numPr>
        <w:numId w:val="2"/>
      </w:numPr>
      <w:tabs>
        <w:tab w:val="left" w:pos="284"/>
      </w:tabs>
      <w:spacing w:after="60"/>
      <w:ind w:left="284" w:hanging="284"/>
    </w:pPr>
    <w:rPr>
      <w:sz w:val="20"/>
    </w:rPr>
  </w:style>
  <w:style w:type="character" w:customStyle="1" w:styleId="Tabela1PagChar">
    <w:name w:val="Tabela 1/Pag Char"/>
    <w:link w:val="Tabela1Pag"/>
    <w:rsid w:val="008C0AC6"/>
    <w:rPr>
      <w:rFonts w:ascii="Arial" w:hAnsi="Arial" w:cs="Arial"/>
      <w:b/>
      <w:sz w:val="22"/>
      <w:szCs w:val="22"/>
      <w:lang w:eastAsia="en-US"/>
    </w:rPr>
  </w:style>
  <w:style w:type="paragraph" w:customStyle="1" w:styleId="ComponenteCurricular">
    <w:name w:val="Componente Curricular"/>
    <w:basedOn w:val="TextoNormal"/>
    <w:link w:val="ComponenteCurricularChar"/>
    <w:qFormat/>
    <w:rsid w:val="0088290F"/>
  </w:style>
  <w:style w:type="character" w:customStyle="1" w:styleId="CorpoTab1Char">
    <w:name w:val="Corpo Tab 1 Char"/>
    <w:basedOn w:val="TextoNormalChar"/>
    <w:link w:val="CorpoTab1"/>
    <w:rsid w:val="00C85699"/>
    <w:rPr>
      <w:rFonts w:ascii="Arial" w:hAnsi="Arial" w:cs="Arial"/>
      <w:sz w:val="22"/>
      <w:szCs w:val="22"/>
      <w:lang w:eastAsia="en-US"/>
    </w:rPr>
  </w:style>
  <w:style w:type="character" w:customStyle="1" w:styleId="Ttulo3Char">
    <w:name w:val="Título 3 Char"/>
    <w:link w:val="Ttulo3"/>
    <w:rsid w:val="0088290F"/>
    <w:rPr>
      <w:rFonts w:ascii="Arial" w:eastAsia="Times New Roman" w:hAnsi="Arial"/>
      <w:b/>
      <w:bCs/>
      <w:sz w:val="24"/>
      <w:szCs w:val="24"/>
    </w:rPr>
  </w:style>
  <w:style w:type="character" w:customStyle="1" w:styleId="ComponenteCurricularChar">
    <w:name w:val="Componente Curricular Char"/>
    <w:basedOn w:val="TextoNormalChar"/>
    <w:link w:val="ComponenteCurricular"/>
    <w:rsid w:val="0088290F"/>
    <w:rPr>
      <w:rFonts w:ascii="Arial" w:hAnsi="Arial" w:cs="Arial"/>
      <w:sz w:val="22"/>
      <w:szCs w:val="22"/>
      <w:lang w:eastAsia="en-US"/>
    </w:rPr>
  </w:style>
  <w:style w:type="paragraph" w:customStyle="1" w:styleId="Tabela2">
    <w:name w:val="Tabela 2"/>
    <w:basedOn w:val="Tabela1Pag"/>
    <w:link w:val="Tabela2Char"/>
    <w:qFormat/>
    <w:rsid w:val="0088290F"/>
    <w:pPr>
      <w:jc w:val="center"/>
    </w:pPr>
  </w:style>
  <w:style w:type="paragraph" w:customStyle="1" w:styleId="CorpoTab2">
    <w:name w:val="Corpo Tab2"/>
    <w:basedOn w:val="CorpoTab1"/>
    <w:link w:val="CorpoTab2Char"/>
    <w:qFormat/>
    <w:rsid w:val="0088290F"/>
    <w:pPr>
      <w:numPr>
        <w:numId w:val="0"/>
      </w:numPr>
      <w:spacing w:line="240" w:lineRule="auto"/>
    </w:pPr>
  </w:style>
  <w:style w:type="character" w:customStyle="1" w:styleId="Tabela2Char">
    <w:name w:val="Tabela 2 Char"/>
    <w:basedOn w:val="Tabela1PagChar"/>
    <w:link w:val="Tabela2"/>
    <w:rsid w:val="0088290F"/>
    <w:rPr>
      <w:rFonts w:ascii="Arial" w:hAnsi="Arial" w:cs="Arial"/>
      <w:b/>
      <w:sz w:val="22"/>
      <w:szCs w:val="22"/>
      <w:lang w:eastAsia="en-US"/>
    </w:rPr>
  </w:style>
  <w:style w:type="paragraph" w:customStyle="1" w:styleId="Disciplina">
    <w:name w:val="Disciplina"/>
    <w:basedOn w:val="Normal"/>
    <w:link w:val="DisciplinaChar"/>
    <w:qFormat/>
    <w:rsid w:val="004E7A36"/>
    <w:pPr>
      <w:tabs>
        <w:tab w:val="right" w:pos="13438"/>
      </w:tabs>
      <w:spacing w:before="240" w:after="240"/>
    </w:pPr>
    <w:rPr>
      <w:b/>
      <w:szCs w:val="20"/>
    </w:rPr>
  </w:style>
  <w:style w:type="character" w:customStyle="1" w:styleId="CorpoTab2Char">
    <w:name w:val="Corpo Tab2 Char"/>
    <w:basedOn w:val="CorpoTab1Char"/>
    <w:link w:val="CorpoTab2"/>
    <w:rsid w:val="0088290F"/>
    <w:rPr>
      <w:rFonts w:ascii="Arial" w:hAnsi="Arial" w:cs="Arial"/>
      <w:sz w:val="22"/>
      <w:szCs w:val="22"/>
      <w:lang w:eastAsia="en-US"/>
    </w:rPr>
  </w:style>
  <w:style w:type="character" w:customStyle="1" w:styleId="Ttulo4Char">
    <w:name w:val="Título 4 Char"/>
    <w:link w:val="Ttulo4"/>
    <w:uiPriority w:val="9"/>
    <w:semiHidden/>
    <w:rsid w:val="00FB5E8E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DisciplinaChar">
    <w:name w:val="Disciplina Char"/>
    <w:link w:val="Disciplina"/>
    <w:rsid w:val="004E7A36"/>
    <w:rPr>
      <w:rFonts w:ascii="Arial" w:hAnsi="Arial" w:cs="Arial"/>
      <w:b/>
      <w:sz w:val="22"/>
      <w:lang w:eastAsia="en-US"/>
    </w:rPr>
  </w:style>
  <w:style w:type="character" w:customStyle="1" w:styleId="Ttulo7Char">
    <w:name w:val="Título 7 Char"/>
    <w:link w:val="Ttulo7"/>
    <w:uiPriority w:val="9"/>
    <w:semiHidden/>
    <w:rsid w:val="00FB5E8E"/>
    <w:rPr>
      <w:rFonts w:ascii="Calibri" w:eastAsia="Times New Roman" w:hAnsi="Calibri" w:cs="Times New Roman"/>
      <w:sz w:val="24"/>
      <w:szCs w:val="24"/>
      <w:lang w:eastAsia="en-US"/>
    </w:rPr>
  </w:style>
  <w:style w:type="character" w:customStyle="1" w:styleId="Ttulo5Char">
    <w:name w:val="Título 5 Char"/>
    <w:link w:val="Ttulo5"/>
    <w:uiPriority w:val="9"/>
    <w:semiHidden/>
    <w:rsid w:val="008C0AC6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paragraph" w:styleId="Corpodetexto3">
    <w:name w:val="Body Text 3"/>
    <w:basedOn w:val="Normal"/>
    <w:link w:val="Corpodetexto3Char"/>
    <w:rsid w:val="008C0AC6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pt-BR"/>
    </w:rPr>
  </w:style>
  <w:style w:type="character" w:customStyle="1" w:styleId="Corpodetexto3Char">
    <w:name w:val="Corpo de texto 3 Char"/>
    <w:link w:val="Corpodetexto3"/>
    <w:rsid w:val="008C0AC6"/>
    <w:rPr>
      <w:rFonts w:ascii="Times New Roman" w:eastAsia="Times New Roman" w:hAnsi="Times New Roman"/>
      <w:sz w:val="16"/>
      <w:szCs w:val="16"/>
    </w:rPr>
  </w:style>
  <w:style w:type="paragraph" w:customStyle="1" w:styleId="Professor">
    <w:name w:val="Professor"/>
    <w:basedOn w:val="Cabealho"/>
    <w:link w:val="ProfessorChar"/>
    <w:qFormat/>
    <w:rsid w:val="00B166AA"/>
    <w:rPr>
      <w:sz w:val="20"/>
    </w:rPr>
  </w:style>
  <w:style w:type="paragraph" w:styleId="PargrafodaLista">
    <w:name w:val="List Paragraph"/>
    <w:basedOn w:val="Normal"/>
    <w:uiPriority w:val="34"/>
    <w:qFormat/>
    <w:rsid w:val="003C163F"/>
    <w:pPr>
      <w:ind w:left="720"/>
      <w:contextualSpacing/>
    </w:pPr>
  </w:style>
  <w:style w:type="character" w:customStyle="1" w:styleId="ProfessorChar">
    <w:name w:val="Professor Char"/>
    <w:link w:val="Professor"/>
    <w:rsid w:val="00B166AA"/>
    <w:rPr>
      <w:rFonts w:ascii="Arial" w:hAnsi="Arial" w:cs="Arial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Escola\Tecnico\Coordena&#231;&#227;o\2011\PTD%202&#176;%20Sem%202011\Meu%20Modelo%20Plano%203&#176;%20NET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DA8196-A182-4ECB-A505-D102FA2C9C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Meu Modelo Plano 3° NET</Template>
  <TotalTime>20</TotalTime>
  <Pages>1</Pages>
  <Words>820</Words>
  <Characters>4431</Characters>
  <Application>Microsoft Office Word</Application>
  <DocSecurity>0</DocSecurity>
  <Lines>36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Plano de Trabalho Docente</vt:lpstr>
    </vt:vector>
  </TitlesOfParts>
  <Company>GHS</Company>
  <LinksUpToDate>false</LinksUpToDate>
  <CharactersWithSpaces>5241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Plano de Trabalho Docente</dc:title>
  <dc:creator>Guilherme H. de Souza</dc:creator>
  <cp:keywords>Plano de Trabalho Docente na ETEC São José do Rio Pardo</cp:keywords>
  <cp:lastModifiedBy>Guilherme H. de Souza</cp:lastModifiedBy>
  <cp:revision>4</cp:revision>
  <cp:lastPrinted>2011-09-06T00:46:00Z</cp:lastPrinted>
  <dcterms:created xsi:type="dcterms:W3CDTF">2011-08-09T19:00:00Z</dcterms:created>
  <dcterms:modified xsi:type="dcterms:W3CDTF">2011-09-06T00:47:00Z</dcterms:modified>
</cp:coreProperties>
</file>